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E4DECB" w14:textId="6229AA28" w:rsidR="002B5F91" w:rsidRDefault="002B5F91" w:rsidP="002B5F91">
      <w:pPr>
        <w:pStyle w:val="CRCoverPage"/>
        <w:tabs>
          <w:tab w:val="right" w:pos="9639"/>
        </w:tabs>
        <w:spacing w:after="0"/>
        <w:rPr>
          <w:b/>
          <w:i/>
          <w:noProof/>
          <w:sz w:val="28"/>
        </w:rPr>
      </w:pPr>
      <w:r>
        <w:rPr>
          <w:b/>
          <w:noProof/>
          <w:sz w:val="24"/>
        </w:rPr>
        <w:t>3GPP TSG-</w:t>
      </w:r>
      <w:r w:rsidR="00492376">
        <w:fldChar w:fldCharType="begin"/>
      </w:r>
      <w:r w:rsidR="00492376">
        <w:instrText xml:space="preserve"> DOCPROPERTY  TSG/WGRef  \* MERGEFORMAT </w:instrText>
      </w:r>
      <w:r w:rsidR="00492376">
        <w:fldChar w:fldCharType="separate"/>
      </w:r>
      <w:r>
        <w:rPr>
          <w:b/>
          <w:noProof/>
          <w:sz w:val="24"/>
        </w:rPr>
        <w:t>SA5</w:t>
      </w:r>
      <w:r w:rsidR="00492376">
        <w:rPr>
          <w:b/>
          <w:noProof/>
          <w:sz w:val="24"/>
        </w:rPr>
        <w:fldChar w:fldCharType="end"/>
      </w:r>
      <w:r>
        <w:rPr>
          <w:b/>
          <w:noProof/>
          <w:sz w:val="24"/>
        </w:rPr>
        <w:t xml:space="preserve"> Meeting #</w:t>
      </w:r>
      <w:r w:rsidR="00492376">
        <w:fldChar w:fldCharType="begin"/>
      </w:r>
      <w:r w:rsidR="00492376">
        <w:instrText xml:space="preserve"> DOCPROPERTY  MtgSeq  \* MERGEFORMAT </w:instrText>
      </w:r>
      <w:r w:rsidR="00492376">
        <w:fldChar w:fldCharType="separate"/>
      </w:r>
      <w:r w:rsidRPr="00EB09B7">
        <w:rPr>
          <w:b/>
          <w:noProof/>
          <w:sz w:val="24"/>
        </w:rPr>
        <w:t>139</w:t>
      </w:r>
      <w:r w:rsidR="00492376">
        <w:rPr>
          <w:b/>
          <w:noProof/>
          <w:sz w:val="24"/>
        </w:rPr>
        <w:fldChar w:fldCharType="end"/>
      </w:r>
      <w:r w:rsidR="00492376">
        <w:fldChar w:fldCharType="begin"/>
      </w:r>
      <w:r w:rsidR="00492376">
        <w:instrText xml:space="preserve"> DOCPROPERTY  MtgTitle  \* MERGEFORMAT </w:instrText>
      </w:r>
      <w:r w:rsidR="00492376">
        <w:fldChar w:fldCharType="separate"/>
      </w:r>
      <w:r>
        <w:rPr>
          <w:b/>
          <w:noProof/>
          <w:sz w:val="24"/>
        </w:rPr>
        <w:t>-e</w:t>
      </w:r>
      <w:r w:rsidR="00492376">
        <w:rPr>
          <w:b/>
          <w:noProof/>
          <w:sz w:val="24"/>
        </w:rPr>
        <w:fldChar w:fldCharType="end"/>
      </w:r>
      <w:r>
        <w:rPr>
          <w:b/>
          <w:i/>
          <w:noProof/>
          <w:sz w:val="28"/>
        </w:rPr>
        <w:tab/>
      </w:r>
      <w:r w:rsidR="00492376">
        <w:fldChar w:fldCharType="begin"/>
      </w:r>
      <w:r w:rsidR="00492376">
        <w:instrText xml:space="preserve"> DOCPROPERTY  Tdoc#  \* MERGEFORMAT </w:instrText>
      </w:r>
      <w:r w:rsidR="00492376">
        <w:fldChar w:fldCharType="separate"/>
      </w:r>
      <w:r w:rsidRPr="00E13F3D">
        <w:rPr>
          <w:b/>
          <w:i/>
          <w:noProof/>
          <w:sz w:val="28"/>
        </w:rPr>
        <w:t>S5-21504</w:t>
      </w:r>
      <w:r w:rsidR="00C1018F">
        <w:rPr>
          <w:b/>
          <w:i/>
          <w:noProof/>
          <w:sz w:val="28"/>
        </w:rPr>
        <w:t>7</w:t>
      </w:r>
      <w:r w:rsidR="00492376">
        <w:rPr>
          <w:b/>
          <w:i/>
          <w:noProof/>
          <w:sz w:val="28"/>
        </w:rPr>
        <w:fldChar w:fldCharType="end"/>
      </w:r>
    </w:p>
    <w:p w14:paraId="4443C0BA" w14:textId="77777777" w:rsidR="002B5F91" w:rsidRDefault="00492376" w:rsidP="002B5F91">
      <w:pPr>
        <w:pStyle w:val="CRCoverPage"/>
        <w:outlineLvl w:val="0"/>
        <w:rPr>
          <w:b/>
          <w:noProof/>
          <w:sz w:val="24"/>
        </w:rPr>
      </w:pPr>
      <w:r>
        <w:fldChar w:fldCharType="begin"/>
      </w:r>
      <w:r>
        <w:instrText xml:space="preserve"> DOCPROPERTY  Location  \* MERGEFORMAT </w:instrText>
      </w:r>
      <w:r>
        <w:fldChar w:fldCharType="separate"/>
      </w:r>
      <w:r w:rsidR="002B5F91" w:rsidRPr="00BA51D9">
        <w:rPr>
          <w:b/>
          <w:noProof/>
          <w:sz w:val="24"/>
        </w:rPr>
        <w:t>Online</w:t>
      </w:r>
      <w:r>
        <w:rPr>
          <w:b/>
          <w:noProof/>
          <w:sz w:val="24"/>
        </w:rPr>
        <w:fldChar w:fldCharType="end"/>
      </w:r>
      <w:r w:rsidR="002B5F91">
        <w:rPr>
          <w:b/>
          <w:noProof/>
          <w:sz w:val="24"/>
        </w:rPr>
        <w:t xml:space="preserve">, </w:t>
      </w:r>
      <w:r w:rsidR="002B5F91">
        <w:fldChar w:fldCharType="begin"/>
      </w:r>
      <w:r w:rsidR="002B5F91">
        <w:instrText xml:space="preserve"> DOCPROPERTY  Country  \* MERGEFORMAT </w:instrText>
      </w:r>
      <w:r w:rsidR="002B5F91">
        <w:fldChar w:fldCharType="end"/>
      </w:r>
      <w:r w:rsidR="002B5F91">
        <w:rPr>
          <w:b/>
          <w:noProof/>
          <w:sz w:val="24"/>
        </w:rPr>
        <w:t xml:space="preserve">, </w:t>
      </w:r>
      <w:r>
        <w:fldChar w:fldCharType="begin"/>
      </w:r>
      <w:r>
        <w:instrText xml:space="preserve"> DOCPROPERTY  StartDate  \* MERGEFORMAT </w:instrText>
      </w:r>
      <w:r>
        <w:fldChar w:fldCharType="separate"/>
      </w:r>
      <w:r w:rsidR="002B5F91" w:rsidRPr="00BA51D9">
        <w:rPr>
          <w:b/>
          <w:noProof/>
          <w:sz w:val="24"/>
        </w:rPr>
        <w:t>11th Oct 2021</w:t>
      </w:r>
      <w:r>
        <w:rPr>
          <w:b/>
          <w:noProof/>
          <w:sz w:val="24"/>
        </w:rPr>
        <w:fldChar w:fldCharType="end"/>
      </w:r>
      <w:r w:rsidR="002B5F91">
        <w:rPr>
          <w:b/>
          <w:noProof/>
          <w:sz w:val="24"/>
        </w:rPr>
        <w:t xml:space="preserve"> - </w:t>
      </w:r>
      <w:r>
        <w:fldChar w:fldCharType="begin"/>
      </w:r>
      <w:r>
        <w:instrText xml:space="preserve"> DOCPROPERTY  EndDate  \* MERGEFORMAT </w:instrText>
      </w:r>
      <w:r>
        <w:fldChar w:fldCharType="separate"/>
      </w:r>
      <w:r w:rsidR="002B5F91" w:rsidRPr="00BA51D9">
        <w:rPr>
          <w:b/>
          <w:noProof/>
          <w:sz w:val="24"/>
        </w:rPr>
        <w:t>20th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5F91" w14:paraId="61ABC130" w14:textId="77777777" w:rsidTr="00A61FE2">
        <w:tc>
          <w:tcPr>
            <w:tcW w:w="9641" w:type="dxa"/>
            <w:gridSpan w:val="9"/>
            <w:tcBorders>
              <w:top w:val="single" w:sz="4" w:space="0" w:color="auto"/>
              <w:left w:val="single" w:sz="4" w:space="0" w:color="auto"/>
              <w:right w:val="single" w:sz="4" w:space="0" w:color="auto"/>
            </w:tcBorders>
          </w:tcPr>
          <w:p w14:paraId="76457523" w14:textId="77777777" w:rsidR="002B5F91" w:rsidRDefault="002B5F91" w:rsidP="00A61FE2">
            <w:pPr>
              <w:pStyle w:val="CRCoverPage"/>
              <w:spacing w:after="0"/>
              <w:jc w:val="right"/>
              <w:rPr>
                <w:i/>
                <w:noProof/>
              </w:rPr>
            </w:pPr>
            <w:r>
              <w:rPr>
                <w:i/>
                <w:noProof/>
                <w:sz w:val="14"/>
              </w:rPr>
              <w:t>CR-Form-v12.1</w:t>
            </w:r>
          </w:p>
        </w:tc>
      </w:tr>
      <w:tr w:rsidR="002B5F91" w14:paraId="6C60C386" w14:textId="77777777" w:rsidTr="00A61FE2">
        <w:tc>
          <w:tcPr>
            <w:tcW w:w="9641" w:type="dxa"/>
            <w:gridSpan w:val="9"/>
            <w:tcBorders>
              <w:left w:val="single" w:sz="4" w:space="0" w:color="auto"/>
              <w:right w:val="single" w:sz="4" w:space="0" w:color="auto"/>
            </w:tcBorders>
          </w:tcPr>
          <w:p w14:paraId="151F49D9" w14:textId="77777777" w:rsidR="002B5F91" w:rsidRDefault="002B5F91" w:rsidP="00A61FE2">
            <w:pPr>
              <w:pStyle w:val="CRCoverPage"/>
              <w:spacing w:after="0"/>
              <w:jc w:val="center"/>
              <w:rPr>
                <w:noProof/>
              </w:rPr>
            </w:pPr>
            <w:r>
              <w:rPr>
                <w:b/>
                <w:noProof/>
                <w:sz w:val="32"/>
              </w:rPr>
              <w:t>CHANGE REQUEST</w:t>
            </w:r>
          </w:p>
        </w:tc>
      </w:tr>
      <w:tr w:rsidR="002B5F91" w14:paraId="6351D7E6" w14:textId="77777777" w:rsidTr="00A61FE2">
        <w:tc>
          <w:tcPr>
            <w:tcW w:w="9641" w:type="dxa"/>
            <w:gridSpan w:val="9"/>
            <w:tcBorders>
              <w:left w:val="single" w:sz="4" w:space="0" w:color="auto"/>
              <w:right w:val="single" w:sz="4" w:space="0" w:color="auto"/>
            </w:tcBorders>
          </w:tcPr>
          <w:p w14:paraId="5739E6A3" w14:textId="77777777" w:rsidR="002B5F91" w:rsidRDefault="002B5F91" w:rsidP="00A61FE2">
            <w:pPr>
              <w:pStyle w:val="CRCoverPage"/>
              <w:spacing w:after="0"/>
              <w:rPr>
                <w:noProof/>
                <w:sz w:val="8"/>
                <w:szCs w:val="8"/>
              </w:rPr>
            </w:pPr>
          </w:p>
        </w:tc>
      </w:tr>
      <w:tr w:rsidR="002B5F91" w14:paraId="510BDA9C" w14:textId="77777777" w:rsidTr="00A61FE2">
        <w:tc>
          <w:tcPr>
            <w:tcW w:w="142" w:type="dxa"/>
            <w:tcBorders>
              <w:left w:val="single" w:sz="4" w:space="0" w:color="auto"/>
            </w:tcBorders>
          </w:tcPr>
          <w:p w14:paraId="55D486D8" w14:textId="77777777" w:rsidR="002B5F91" w:rsidRDefault="002B5F91" w:rsidP="00A61FE2">
            <w:pPr>
              <w:pStyle w:val="CRCoverPage"/>
              <w:spacing w:after="0"/>
              <w:jc w:val="right"/>
              <w:rPr>
                <w:noProof/>
              </w:rPr>
            </w:pPr>
          </w:p>
        </w:tc>
        <w:tc>
          <w:tcPr>
            <w:tcW w:w="1559" w:type="dxa"/>
            <w:shd w:val="pct30" w:color="FFFF00" w:fill="auto"/>
          </w:tcPr>
          <w:p w14:paraId="5545E2B6" w14:textId="77777777" w:rsidR="002B5F91" w:rsidRPr="00410371" w:rsidRDefault="00492376" w:rsidP="00A61FE2">
            <w:pPr>
              <w:pStyle w:val="CRCoverPage"/>
              <w:spacing w:after="0"/>
              <w:jc w:val="right"/>
              <w:rPr>
                <w:b/>
                <w:noProof/>
                <w:sz w:val="28"/>
              </w:rPr>
            </w:pPr>
            <w:r>
              <w:fldChar w:fldCharType="begin"/>
            </w:r>
            <w:r>
              <w:instrText xml:space="preserve"> DOCPROPERTY  Spec#  \* MERGEFORMAT </w:instrText>
            </w:r>
            <w:r>
              <w:fldChar w:fldCharType="separate"/>
            </w:r>
            <w:r w:rsidR="002B5F91" w:rsidRPr="00410371">
              <w:rPr>
                <w:b/>
                <w:noProof/>
                <w:sz w:val="28"/>
              </w:rPr>
              <w:t>28.541</w:t>
            </w:r>
            <w:r>
              <w:rPr>
                <w:b/>
                <w:noProof/>
                <w:sz w:val="28"/>
              </w:rPr>
              <w:fldChar w:fldCharType="end"/>
            </w:r>
          </w:p>
        </w:tc>
        <w:tc>
          <w:tcPr>
            <w:tcW w:w="709" w:type="dxa"/>
          </w:tcPr>
          <w:p w14:paraId="75173C93" w14:textId="77777777" w:rsidR="002B5F91" w:rsidRDefault="002B5F91" w:rsidP="00A61FE2">
            <w:pPr>
              <w:pStyle w:val="CRCoverPage"/>
              <w:spacing w:after="0"/>
              <w:jc w:val="center"/>
              <w:rPr>
                <w:noProof/>
              </w:rPr>
            </w:pPr>
            <w:r>
              <w:rPr>
                <w:b/>
                <w:noProof/>
                <w:sz w:val="28"/>
              </w:rPr>
              <w:t>CR</w:t>
            </w:r>
          </w:p>
        </w:tc>
        <w:tc>
          <w:tcPr>
            <w:tcW w:w="1276" w:type="dxa"/>
            <w:shd w:val="pct30" w:color="FFFF00" w:fill="auto"/>
          </w:tcPr>
          <w:p w14:paraId="177BD927" w14:textId="69CE6E13" w:rsidR="002B5F91" w:rsidRPr="00410371" w:rsidRDefault="00492376" w:rsidP="00A61FE2">
            <w:pPr>
              <w:pStyle w:val="CRCoverPage"/>
              <w:spacing w:after="0"/>
              <w:rPr>
                <w:noProof/>
              </w:rPr>
            </w:pPr>
            <w:r>
              <w:fldChar w:fldCharType="begin"/>
            </w:r>
            <w:r>
              <w:instrText xml:space="preserve"> DOCPROPERTY  Cr#  \* MERGEFORMAT </w:instrText>
            </w:r>
            <w:r>
              <w:fldChar w:fldCharType="separate"/>
            </w:r>
            <w:r w:rsidR="002B5F91" w:rsidRPr="00410371">
              <w:rPr>
                <w:b/>
                <w:noProof/>
                <w:sz w:val="28"/>
              </w:rPr>
              <w:t>057</w:t>
            </w:r>
            <w:r w:rsidR="00C1018F">
              <w:rPr>
                <w:b/>
                <w:noProof/>
                <w:sz w:val="28"/>
              </w:rPr>
              <w:t>5</w:t>
            </w:r>
            <w:r>
              <w:rPr>
                <w:b/>
                <w:noProof/>
                <w:sz w:val="28"/>
              </w:rPr>
              <w:fldChar w:fldCharType="end"/>
            </w:r>
          </w:p>
        </w:tc>
        <w:tc>
          <w:tcPr>
            <w:tcW w:w="709" w:type="dxa"/>
          </w:tcPr>
          <w:p w14:paraId="0546697D" w14:textId="77777777" w:rsidR="002B5F91" w:rsidRDefault="002B5F91" w:rsidP="00A61FE2">
            <w:pPr>
              <w:pStyle w:val="CRCoverPage"/>
              <w:tabs>
                <w:tab w:val="right" w:pos="625"/>
              </w:tabs>
              <w:spacing w:after="0"/>
              <w:jc w:val="center"/>
              <w:rPr>
                <w:noProof/>
              </w:rPr>
            </w:pPr>
            <w:r>
              <w:rPr>
                <w:b/>
                <w:bCs/>
                <w:noProof/>
                <w:sz w:val="28"/>
              </w:rPr>
              <w:t>rev</w:t>
            </w:r>
          </w:p>
        </w:tc>
        <w:tc>
          <w:tcPr>
            <w:tcW w:w="992" w:type="dxa"/>
            <w:shd w:val="pct30" w:color="FFFF00" w:fill="auto"/>
          </w:tcPr>
          <w:p w14:paraId="79499C5A" w14:textId="77777777" w:rsidR="002B5F91" w:rsidRPr="00410371" w:rsidRDefault="00492376" w:rsidP="00A61FE2">
            <w:pPr>
              <w:pStyle w:val="CRCoverPage"/>
              <w:spacing w:after="0"/>
              <w:jc w:val="center"/>
              <w:rPr>
                <w:b/>
                <w:noProof/>
              </w:rPr>
            </w:pPr>
            <w:r>
              <w:fldChar w:fldCharType="begin"/>
            </w:r>
            <w:r>
              <w:instrText xml:space="preserve"> DOCPROPERTY  Revision  \* MERGEFORMAT </w:instrText>
            </w:r>
            <w:r>
              <w:fldChar w:fldCharType="separate"/>
            </w:r>
            <w:r w:rsidR="002B5F91" w:rsidRPr="00410371">
              <w:rPr>
                <w:b/>
                <w:noProof/>
                <w:sz w:val="28"/>
              </w:rPr>
              <w:t>-</w:t>
            </w:r>
            <w:r>
              <w:rPr>
                <w:b/>
                <w:noProof/>
                <w:sz w:val="28"/>
              </w:rPr>
              <w:fldChar w:fldCharType="end"/>
            </w:r>
          </w:p>
        </w:tc>
        <w:tc>
          <w:tcPr>
            <w:tcW w:w="2410" w:type="dxa"/>
          </w:tcPr>
          <w:p w14:paraId="18000E87" w14:textId="77777777" w:rsidR="002B5F91" w:rsidRDefault="002B5F91" w:rsidP="00A61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9FED3" w14:textId="6E5C4B4F" w:rsidR="002B5F91" w:rsidRPr="00410371" w:rsidRDefault="00492376" w:rsidP="00A61FE2">
            <w:pPr>
              <w:pStyle w:val="CRCoverPage"/>
              <w:spacing w:after="0"/>
              <w:jc w:val="center"/>
              <w:rPr>
                <w:noProof/>
                <w:sz w:val="28"/>
              </w:rPr>
            </w:pPr>
            <w:r>
              <w:fldChar w:fldCharType="begin"/>
            </w:r>
            <w:r>
              <w:instrText xml:space="preserve"> DOCPROPERTY  Version  \* MERGEFORMAT </w:instrText>
            </w:r>
            <w:r>
              <w:fldChar w:fldCharType="separate"/>
            </w:r>
            <w:r w:rsidR="002B5F91" w:rsidRPr="00410371">
              <w:rPr>
                <w:b/>
                <w:noProof/>
                <w:sz w:val="28"/>
              </w:rPr>
              <w:t>1</w:t>
            </w:r>
            <w:r w:rsidR="00C1018F">
              <w:rPr>
                <w:b/>
                <w:noProof/>
                <w:sz w:val="28"/>
              </w:rPr>
              <w:t>7</w:t>
            </w:r>
            <w:r w:rsidR="002B5F91" w:rsidRPr="00410371">
              <w:rPr>
                <w:b/>
                <w:noProof/>
                <w:sz w:val="28"/>
              </w:rPr>
              <w:t>.</w:t>
            </w:r>
            <w:r w:rsidR="00C1018F">
              <w:rPr>
                <w:b/>
                <w:noProof/>
                <w:sz w:val="28"/>
              </w:rPr>
              <w:t>4</w:t>
            </w:r>
            <w:r w:rsidR="002B5F91" w:rsidRPr="00410371">
              <w:rPr>
                <w:b/>
                <w:noProof/>
                <w:sz w:val="28"/>
              </w:rPr>
              <w:t>.0</w:t>
            </w:r>
            <w:r>
              <w:rPr>
                <w:b/>
                <w:noProof/>
                <w:sz w:val="28"/>
              </w:rPr>
              <w:fldChar w:fldCharType="end"/>
            </w:r>
          </w:p>
        </w:tc>
        <w:tc>
          <w:tcPr>
            <w:tcW w:w="143" w:type="dxa"/>
            <w:tcBorders>
              <w:right w:val="single" w:sz="4" w:space="0" w:color="auto"/>
            </w:tcBorders>
          </w:tcPr>
          <w:p w14:paraId="2CF1BDD2" w14:textId="77777777" w:rsidR="002B5F91" w:rsidRDefault="002B5F91" w:rsidP="00A61FE2">
            <w:pPr>
              <w:pStyle w:val="CRCoverPage"/>
              <w:spacing w:after="0"/>
              <w:rPr>
                <w:noProof/>
              </w:rPr>
            </w:pPr>
          </w:p>
        </w:tc>
      </w:tr>
      <w:tr w:rsidR="002B5F91" w14:paraId="5FE3923C" w14:textId="77777777" w:rsidTr="00A61FE2">
        <w:tc>
          <w:tcPr>
            <w:tcW w:w="9641" w:type="dxa"/>
            <w:gridSpan w:val="9"/>
            <w:tcBorders>
              <w:left w:val="single" w:sz="4" w:space="0" w:color="auto"/>
              <w:right w:val="single" w:sz="4" w:space="0" w:color="auto"/>
            </w:tcBorders>
          </w:tcPr>
          <w:p w14:paraId="4ECE6AC9" w14:textId="77777777" w:rsidR="002B5F91" w:rsidRDefault="002B5F91" w:rsidP="00A61FE2">
            <w:pPr>
              <w:pStyle w:val="CRCoverPage"/>
              <w:spacing w:after="0"/>
              <w:rPr>
                <w:noProof/>
              </w:rPr>
            </w:pPr>
          </w:p>
        </w:tc>
      </w:tr>
      <w:tr w:rsidR="002B5F91" w14:paraId="6D197D7E" w14:textId="77777777" w:rsidTr="00A61FE2">
        <w:tc>
          <w:tcPr>
            <w:tcW w:w="9641" w:type="dxa"/>
            <w:gridSpan w:val="9"/>
            <w:tcBorders>
              <w:top w:val="single" w:sz="4" w:space="0" w:color="auto"/>
            </w:tcBorders>
          </w:tcPr>
          <w:p w14:paraId="386DF33F" w14:textId="77777777" w:rsidR="002B5F91" w:rsidRPr="00F25D98" w:rsidRDefault="002B5F91" w:rsidP="00A61F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5F91" w14:paraId="6D009B6E" w14:textId="77777777" w:rsidTr="00A61FE2">
        <w:tc>
          <w:tcPr>
            <w:tcW w:w="9641" w:type="dxa"/>
            <w:gridSpan w:val="9"/>
          </w:tcPr>
          <w:p w14:paraId="05F0412A" w14:textId="77777777" w:rsidR="002B5F91" w:rsidRDefault="002B5F91" w:rsidP="00A61FE2">
            <w:pPr>
              <w:pStyle w:val="CRCoverPage"/>
              <w:spacing w:after="0"/>
              <w:rPr>
                <w:noProof/>
                <w:sz w:val="8"/>
                <w:szCs w:val="8"/>
              </w:rPr>
            </w:pPr>
          </w:p>
        </w:tc>
      </w:tr>
    </w:tbl>
    <w:p w14:paraId="4B57CD7C" w14:textId="77777777" w:rsidR="002B5F91" w:rsidRDefault="002B5F91" w:rsidP="002B5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5F91" w14:paraId="61432C7E" w14:textId="77777777" w:rsidTr="00A61FE2">
        <w:tc>
          <w:tcPr>
            <w:tcW w:w="2835" w:type="dxa"/>
          </w:tcPr>
          <w:p w14:paraId="0272F813" w14:textId="77777777" w:rsidR="002B5F91" w:rsidRDefault="002B5F91" w:rsidP="00A61FE2">
            <w:pPr>
              <w:pStyle w:val="CRCoverPage"/>
              <w:tabs>
                <w:tab w:val="right" w:pos="2751"/>
              </w:tabs>
              <w:spacing w:after="0"/>
              <w:rPr>
                <w:b/>
                <w:i/>
                <w:noProof/>
              </w:rPr>
            </w:pPr>
            <w:r>
              <w:rPr>
                <w:b/>
                <w:i/>
                <w:noProof/>
              </w:rPr>
              <w:t>Proposed change affects:</w:t>
            </w:r>
          </w:p>
        </w:tc>
        <w:tc>
          <w:tcPr>
            <w:tcW w:w="1418" w:type="dxa"/>
          </w:tcPr>
          <w:p w14:paraId="0FA3A535" w14:textId="77777777" w:rsidR="002B5F91" w:rsidRDefault="002B5F91" w:rsidP="00A61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58D7E" w14:textId="77777777" w:rsidR="002B5F91" w:rsidRDefault="002B5F91" w:rsidP="00A61FE2">
            <w:pPr>
              <w:pStyle w:val="CRCoverPage"/>
              <w:spacing w:after="0"/>
              <w:jc w:val="center"/>
              <w:rPr>
                <w:b/>
                <w:caps/>
                <w:noProof/>
              </w:rPr>
            </w:pPr>
          </w:p>
        </w:tc>
        <w:tc>
          <w:tcPr>
            <w:tcW w:w="709" w:type="dxa"/>
            <w:tcBorders>
              <w:left w:val="single" w:sz="4" w:space="0" w:color="auto"/>
            </w:tcBorders>
          </w:tcPr>
          <w:p w14:paraId="3411DDD6" w14:textId="77777777" w:rsidR="002B5F91" w:rsidRDefault="002B5F91" w:rsidP="00A61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82406" w14:textId="77777777" w:rsidR="002B5F91" w:rsidRDefault="002B5F91" w:rsidP="00A61FE2">
            <w:pPr>
              <w:pStyle w:val="CRCoverPage"/>
              <w:spacing w:after="0"/>
              <w:jc w:val="center"/>
              <w:rPr>
                <w:b/>
                <w:caps/>
                <w:noProof/>
              </w:rPr>
            </w:pPr>
          </w:p>
        </w:tc>
        <w:tc>
          <w:tcPr>
            <w:tcW w:w="2126" w:type="dxa"/>
          </w:tcPr>
          <w:p w14:paraId="180AC662" w14:textId="77777777" w:rsidR="002B5F91" w:rsidRDefault="002B5F91" w:rsidP="00A61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96D06" w14:textId="77777777" w:rsidR="002B5F91" w:rsidRDefault="002B5F91" w:rsidP="00A61FE2">
            <w:pPr>
              <w:pStyle w:val="CRCoverPage"/>
              <w:spacing w:after="0"/>
              <w:jc w:val="center"/>
              <w:rPr>
                <w:b/>
                <w:caps/>
                <w:noProof/>
              </w:rPr>
            </w:pPr>
            <w:r>
              <w:rPr>
                <w:b/>
                <w:caps/>
                <w:noProof/>
              </w:rPr>
              <w:t>X</w:t>
            </w:r>
          </w:p>
        </w:tc>
        <w:tc>
          <w:tcPr>
            <w:tcW w:w="1418" w:type="dxa"/>
            <w:tcBorders>
              <w:left w:val="nil"/>
            </w:tcBorders>
          </w:tcPr>
          <w:p w14:paraId="17886DB4" w14:textId="77777777" w:rsidR="002B5F91" w:rsidRDefault="002B5F91" w:rsidP="00A61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542DE" w14:textId="77777777" w:rsidR="002B5F91" w:rsidRDefault="002B5F91" w:rsidP="00A61FE2">
            <w:pPr>
              <w:pStyle w:val="CRCoverPage"/>
              <w:spacing w:after="0"/>
              <w:jc w:val="center"/>
              <w:rPr>
                <w:b/>
                <w:bCs/>
                <w:caps/>
                <w:noProof/>
              </w:rPr>
            </w:pPr>
            <w:r>
              <w:rPr>
                <w:b/>
                <w:bCs/>
                <w:caps/>
                <w:noProof/>
              </w:rPr>
              <w:t>X</w:t>
            </w:r>
          </w:p>
        </w:tc>
      </w:tr>
    </w:tbl>
    <w:p w14:paraId="690EC28D" w14:textId="77777777" w:rsidR="002B5F91" w:rsidRDefault="002B5F91" w:rsidP="002B5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5F91" w14:paraId="233D042F" w14:textId="77777777" w:rsidTr="00A61FE2">
        <w:tc>
          <w:tcPr>
            <w:tcW w:w="9640" w:type="dxa"/>
            <w:gridSpan w:val="11"/>
          </w:tcPr>
          <w:p w14:paraId="764A80D3" w14:textId="77777777" w:rsidR="002B5F91" w:rsidRDefault="002B5F91" w:rsidP="00A61FE2">
            <w:pPr>
              <w:pStyle w:val="CRCoverPage"/>
              <w:spacing w:after="0"/>
              <w:rPr>
                <w:noProof/>
                <w:sz w:val="8"/>
                <w:szCs w:val="8"/>
              </w:rPr>
            </w:pPr>
          </w:p>
        </w:tc>
      </w:tr>
      <w:tr w:rsidR="002B5F91" w14:paraId="5121CFBC" w14:textId="77777777" w:rsidTr="00A61FE2">
        <w:tc>
          <w:tcPr>
            <w:tcW w:w="1843" w:type="dxa"/>
            <w:tcBorders>
              <w:top w:val="single" w:sz="4" w:space="0" w:color="auto"/>
              <w:left w:val="single" w:sz="4" w:space="0" w:color="auto"/>
            </w:tcBorders>
          </w:tcPr>
          <w:p w14:paraId="76D63758" w14:textId="77777777" w:rsidR="002B5F91" w:rsidRDefault="002B5F91" w:rsidP="00A61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6149F" w14:textId="77777777" w:rsidR="002B5F91" w:rsidRDefault="002B5F91" w:rsidP="00A61FE2">
            <w:pPr>
              <w:pStyle w:val="CRCoverPage"/>
              <w:spacing w:after="0"/>
              <w:ind w:left="100"/>
              <w:rPr>
                <w:noProof/>
              </w:rPr>
            </w:pPr>
            <w:r>
              <w:fldChar w:fldCharType="begin"/>
            </w:r>
            <w:r>
              <w:instrText xml:space="preserve"> DOCPROPERTY  CrTitle  \* MERGEFORMAT </w:instrText>
            </w:r>
            <w:r>
              <w:fldChar w:fldCharType="separate"/>
            </w:r>
            <w:r>
              <w:t xml:space="preserve">Clarify the usage of </w:t>
            </w:r>
            <w:proofErr w:type="spellStart"/>
            <w:r>
              <w:t>pLMNId</w:t>
            </w:r>
            <w:proofErr w:type="spellEnd"/>
            <w:r>
              <w:t xml:space="preserve"> in first entry in </w:t>
            </w:r>
            <w:proofErr w:type="spellStart"/>
            <w:r>
              <w:t>pLMNInfoList</w:t>
            </w:r>
            <w:proofErr w:type="spellEnd"/>
            <w:r>
              <w:t xml:space="preserve"> </w:t>
            </w:r>
            <w:r>
              <w:fldChar w:fldCharType="end"/>
            </w:r>
          </w:p>
        </w:tc>
      </w:tr>
      <w:tr w:rsidR="002B5F91" w14:paraId="77C7A7F4" w14:textId="77777777" w:rsidTr="00A61FE2">
        <w:tc>
          <w:tcPr>
            <w:tcW w:w="1843" w:type="dxa"/>
            <w:tcBorders>
              <w:left w:val="single" w:sz="4" w:space="0" w:color="auto"/>
            </w:tcBorders>
          </w:tcPr>
          <w:p w14:paraId="192B2D13" w14:textId="77777777" w:rsidR="002B5F91" w:rsidRDefault="002B5F91" w:rsidP="00A61FE2">
            <w:pPr>
              <w:pStyle w:val="CRCoverPage"/>
              <w:spacing w:after="0"/>
              <w:rPr>
                <w:b/>
                <w:i/>
                <w:noProof/>
                <w:sz w:val="8"/>
                <w:szCs w:val="8"/>
              </w:rPr>
            </w:pPr>
          </w:p>
        </w:tc>
        <w:tc>
          <w:tcPr>
            <w:tcW w:w="7797" w:type="dxa"/>
            <w:gridSpan w:val="10"/>
            <w:tcBorders>
              <w:right w:val="single" w:sz="4" w:space="0" w:color="auto"/>
            </w:tcBorders>
          </w:tcPr>
          <w:p w14:paraId="286CFA36" w14:textId="77777777" w:rsidR="002B5F91" w:rsidRDefault="002B5F91" w:rsidP="00A61FE2">
            <w:pPr>
              <w:pStyle w:val="CRCoverPage"/>
              <w:spacing w:after="0"/>
              <w:rPr>
                <w:noProof/>
                <w:sz w:val="8"/>
                <w:szCs w:val="8"/>
              </w:rPr>
            </w:pPr>
          </w:p>
        </w:tc>
      </w:tr>
      <w:tr w:rsidR="002B5F91" w14:paraId="18D25A58" w14:textId="77777777" w:rsidTr="00A61FE2">
        <w:tc>
          <w:tcPr>
            <w:tcW w:w="1843" w:type="dxa"/>
            <w:tcBorders>
              <w:left w:val="single" w:sz="4" w:space="0" w:color="auto"/>
            </w:tcBorders>
          </w:tcPr>
          <w:p w14:paraId="418340A3" w14:textId="77777777" w:rsidR="002B5F91" w:rsidRDefault="002B5F91" w:rsidP="00A61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396F0" w14:textId="77777777" w:rsidR="002B5F91" w:rsidRDefault="00492376" w:rsidP="00A61FE2">
            <w:pPr>
              <w:pStyle w:val="CRCoverPage"/>
              <w:spacing w:after="0"/>
              <w:ind w:left="100"/>
              <w:rPr>
                <w:noProof/>
              </w:rPr>
            </w:pPr>
            <w:r>
              <w:fldChar w:fldCharType="begin"/>
            </w:r>
            <w:r>
              <w:instrText xml:space="preserve"> DOCPROPERTY  SourceIfWg  \* MERGEFORMAT </w:instrText>
            </w:r>
            <w:r>
              <w:fldChar w:fldCharType="separate"/>
            </w:r>
            <w:r w:rsidR="002B5F91">
              <w:rPr>
                <w:noProof/>
              </w:rPr>
              <w:t>Nokia, Nokia Shanghai Bell</w:t>
            </w:r>
            <w:r>
              <w:rPr>
                <w:noProof/>
              </w:rPr>
              <w:fldChar w:fldCharType="end"/>
            </w:r>
          </w:p>
        </w:tc>
      </w:tr>
      <w:tr w:rsidR="002B5F91" w14:paraId="08CE8D5C" w14:textId="77777777" w:rsidTr="00A61FE2">
        <w:tc>
          <w:tcPr>
            <w:tcW w:w="1843" w:type="dxa"/>
            <w:tcBorders>
              <w:left w:val="single" w:sz="4" w:space="0" w:color="auto"/>
            </w:tcBorders>
          </w:tcPr>
          <w:p w14:paraId="58E09DAF" w14:textId="77777777" w:rsidR="002B5F91" w:rsidRDefault="002B5F91" w:rsidP="00A61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0E39DC" w14:textId="77777777" w:rsidR="002B5F91" w:rsidRDefault="002B5F91" w:rsidP="00A61FE2">
            <w:pPr>
              <w:pStyle w:val="CRCoverPage"/>
              <w:spacing w:after="0"/>
              <w:ind w:left="100"/>
              <w:rPr>
                <w:noProof/>
              </w:rPr>
            </w:pPr>
            <w:r>
              <w:t>S5</w:t>
            </w:r>
            <w:r>
              <w:fldChar w:fldCharType="begin"/>
            </w:r>
            <w:r>
              <w:instrText xml:space="preserve"> DOCPROPERTY  SourceIfTsg  \* MERGEFORMAT </w:instrText>
            </w:r>
            <w:r>
              <w:fldChar w:fldCharType="end"/>
            </w:r>
          </w:p>
        </w:tc>
      </w:tr>
      <w:tr w:rsidR="002B5F91" w14:paraId="3472C754" w14:textId="77777777" w:rsidTr="00A61FE2">
        <w:tc>
          <w:tcPr>
            <w:tcW w:w="1843" w:type="dxa"/>
            <w:tcBorders>
              <w:left w:val="single" w:sz="4" w:space="0" w:color="auto"/>
            </w:tcBorders>
          </w:tcPr>
          <w:p w14:paraId="7711AD21" w14:textId="77777777" w:rsidR="002B5F91" w:rsidRDefault="002B5F91" w:rsidP="00A61FE2">
            <w:pPr>
              <w:pStyle w:val="CRCoverPage"/>
              <w:spacing w:after="0"/>
              <w:rPr>
                <w:b/>
                <w:i/>
                <w:noProof/>
                <w:sz w:val="8"/>
                <w:szCs w:val="8"/>
              </w:rPr>
            </w:pPr>
          </w:p>
        </w:tc>
        <w:tc>
          <w:tcPr>
            <w:tcW w:w="7797" w:type="dxa"/>
            <w:gridSpan w:val="10"/>
            <w:tcBorders>
              <w:right w:val="single" w:sz="4" w:space="0" w:color="auto"/>
            </w:tcBorders>
          </w:tcPr>
          <w:p w14:paraId="7C2BB95B" w14:textId="77777777" w:rsidR="002B5F91" w:rsidRDefault="002B5F91" w:rsidP="00A61FE2">
            <w:pPr>
              <w:pStyle w:val="CRCoverPage"/>
              <w:spacing w:after="0"/>
              <w:rPr>
                <w:noProof/>
                <w:sz w:val="8"/>
                <w:szCs w:val="8"/>
              </w:rPr>
            </w:pPr>
          </w:p>
        </w:tc>
      </w:tr>
      <w:tr w:rsidR="002B5F91" w14:paraId="79A9F687" w14:textId="77777777" w:rsidTr="00A61FE2">
        <w:tc>
          <w:tcPr>
            <w:tcW w:w="1843" w:type="dxa"/>
            <w:tcBorders>
              <w:left w:val="single" w:sz="4" w:space="0" w:color="auto"/>
            </w:tcBorders>
          </w:tcPr>
          <w:p w14:paraId="3255B151" w14:textId="77777777" w:rsidR="002B5F91" w:rsidRDefault="002B5F91" w:rsidP="00A61FE2">
            <w:pPr>
              <w:pStyle w:val="CRCoverPage"/>
              <w:tabs>
                <w:tab w:val="right" w:pos="1759"/>
              </w:tabs>
              <w:spacing w:after="0"/>
              <w:rPr>
                <w:b/>
                <w:i/>
                <w:noProof/>
              </w:rPr>
            </w:pPr>
            <w:r>
              <w:rPr>
                <w:b/>
                <w:i/>
                <w:noProof/>
              </w:rPr>
              <w:t>Work item code:</w:t>
            </w:r>
          </w:p>
        </w:tc>
        <w:tc>
          <w:tcPr>
            <w:tcW w:w="3686" w:type="dxa"/>
            <w:gridSpan w:val="5"/>
            <w:shd w:val="pct30" w:color="FFFF00" w:fill="auto"/>
          </w:tcPr>
          <w:p w14:paraId="1C803510" w14:textId="77777777" w:rsidR="002B5F91" w:rsidRDefault="00492376" w:rsidP="00A61FE2">
            <w:pPr>
              <w:pStyle w:val="CRCoverPage"/>
              <w:spacing w:after="0"/>
              <w:ind w:left="100"/>
              <w:rPr>
                <w:noProof/>
              </w:rPr>
            </w:pPr>
            <w:r>
              <w:fldChar w:fldCharType="begin"/>
            </w:r>
            <w:r>
              <w:instrText xml:space="preserve"> DOCPROPERTY  RelatedWis  \* MERGEFORMAT </w:instrText>
            </w:r>
            <w:r>
              <w:fldChar w:fldCharType="separate"/>
            </w:r>
            <w:r w:rsidR="002B5F91">
              <w:rPr>
                <w:noProof/>
              </w:rPr>
              <w:t>TEI16</w:t>
            </w:r>
            <w:r>
              <w:rPr>
                <w:noProof/>
              </w:rPr>
              <w:fldChar w:fldCharType="end"/>
            </w:r>
          </w:p>
        </w:tc>
        <w:tc>
          <w:tcPr>
            <w:tcW w:w="567" w:type="dxa"/>
            <w:tcBorders>
              <w:left w:val="nil"/>
            </w:tcBorders>
          </w:tcPr>
          <w:p w14:paraId="7D8068F9" w14:textId="77777777" w:rsidR="002B5F91" w:rsidRDefault="002B5F91" w:rsidP="00A61FE2">
            <w:pPr>
              <w:pStyle w:val="CRCoverPage"/>
              <w:spacing w:after="0"/>
              <w:ind w:right="100"/>
              <w:rPr>
                <w:noProof/>
              </w:rPr>
            </w:pPr>
          </w:p>
        </w:tc>
        <w:tc>
          <w:tcPr>
            <w:tcW w:w="1417" w:type="dxa"/>
            <w:gridSpan w:val="3"/>
            <w:tcBorders>
              <w:left w:val="nil"/>
            </w:tcBorders>
          </w:tcPr>
          <w:p w14:paraId="42480135" w14:textId="77777777" w:rsidR="002B5F91" w:rsidRDefault="002B5F91" w:rsidP="00A61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6325B2" w14:textId="77777777" w:rsidR="002B5F91" w:rsidRDefault="00492376" w:rsidP="00A61FE2">
            <w:pPr>
              <w:pStyle w:val="CRCoverPage"/>
              <w:spacing w:after="0"/>
              <w:ind w:left="100"/>
              <w:rPr>
                <w:noProof/>
              </w:rPr>
            </w:pPr>
            <w:r>
              <w:fldChar w:fldCharType="begin"/>
            </w:r>
            <w:r>
              <w:instrText xml:space="preserve"> DOCPROPERTY  ResDate  \* MERGEFORMAT </w:instrText>
            </w:r>
            <w:r>
              <w:fldChar w:fldCharType="separate"/>
            </w:r>
            <w:r w:rsidR="002B5F91">
              <w:rPr>
                <w:noProof/>
              </w:rPr>
              <w:t>2021-09-29</w:t>
            </w:r>
            <w:r>
              <w:rPr>
                <w:noProof/>
              </w:rPr>
              <w:fldChar w:fldCharType="end"/>
            </w:r>
          </w:p>
        </w:tc>
      </w:tr>
      <w:tr w:rsidR="002B5F91" w14:paraId="4F1D1934" w14:textId="77777777" w:rsidTr="00A61FE2">
        <w:tc>
          <w:tcPr>
            <w:tcW w:w="1843" w:type="dxa"/>
            <w:tcBorders>
              <w:left w:val="single" w:sz="4" w:space="0" w:color="auto"/>
            </w:tcBorders>
          </w:tcPr>
          <w:p w14:paraId="08638338" w14:textId="77777777" w:rsidR="002B5F91" w:rsidRDefault="002B5F91" w:rsidP="00A61FE2">
            <w:pPr>
              <w:pStyle w:val="CRCoverPage"/>
              <w:spacing w:after="0"/>
              <w:rPr>
                <w:b/>
                <w:i/>
                <w:noProof/>
                <w:sz w:val="8"/>
                <w:szCs w:val="8"/>
              </w:rPr>
            </w:pPr>
          </w:p>
        </w:tc>
        <w:tc>
          <w:tcPr>
            <w:tcW w:w="1986" w:type="dxa"/>
            <w:gridSpan w:val="4"/>
          </w:tcPr>
          <w:p w14:paraId="6CADBDA7" w14:textId="77777777" w:rsidR="002B5F91" w:rsidRDefault="002B5F91" w:rsidP="00A61FE2">
            <w:pPr>
              <w:pStyle w:val="CRCoverPage"/>
              <w:spacing w:after="0"/>
              <w:rPr>
                <w:noProof/>
                <w:sz w:val="8"/>
                <w:szCs w:val="8"/>
              </w:rPr>
            </w:pPr>
          </w:p>
        </w:tc>
        <w:tc>
          <w:tcPr>
            <w:tcW w:w="2267" w:type="dxa"/>
            <w:gridSpan w:val="2"/>
          </w:tcPr>
          <w:p w14:paraId="6051A65A" w14:textId="77777777" w:rsidR="002B5F91" w:rsidRDefault="002B5F91" w:rsidP="00A61FE2">
            <w:pPr>
              <w:pStyle w:val="CRCoverPage"/>
              <w:spacing w:after="0"/>
              <w:rPr>
                <w:noProof/>
                <w:sz w:val="8"/>
                <w:szCs w:val="8"/>
              </w:rPr>
            </w:pPr>
          </w:p>
        </w:tc>
        <w:tc>
          <w:tcPr>
            <w:tcW w:w="1417" w:type="dxa"/>
            <w:gridSpan w:val="3"/>
          </w:tcPr>
          <w:p w14:paraId="3767C01C" w14:textId="77777777" w:rsidR="002B5F91" w:rsidRDefault="002B5F91" w:rsidP="00A61FE2">
            <w:pPr>
              <w:pStyle w:val="CRCoverPage"/>
              <w:spacing w:after="0"/>
              <w:rPr>
                <w:noProof/>
                <w:sz w:val="8"/>
                <w:szCs w:val="8"/>
              </w:rPr>
            </w:pPr>
          </w:p>
        </w:tc>
        <w:tc>
          <w:tcPr>
            <w:tcW w:w="2127" w:type="dxa"/>
            <w:tcBorders>
              <w:right w:val="single" w:sz="4" w:space="0" w:color="auto"/>
            </w:tcBorders>
          </w:tcPr>
          <w:p w14:paraId="2241BDDA" w14:textId="77777777" w:rsidR="002B5F91" w:rsidRDefault="002B5F91" w:rsidP="00A61FE2">
            <w:pPr>
              <w:pStyle w:val="CRCoverPage"/>
              <w:spacing w:after="0"/>
              <w:rPr>
                <w:noProof/>
                <w:sz w:val="8"/>
                <w:szCs w:val="8"/>
              </w:rPr>
            </w:pPr>
          </w:p>
        </w:tc>
      </w:tr>
      <w:tr w:rsidR="002B5F91" w14:paraId="093B0C0F" w14:textId="77777777" w:rsidTr="00A61FE2">
        <w:trPr>
          <w:cantSplit/>
        </w:trPr>
        <w:tc>
          <w:tcPr>
            <w:tcW w:w="1843" w:type="dxa"/>
            <w:tcBorders>
              <w:left w:val="single" w:sz="4" w:space="0" w:color="auto"/>
            </w:tcBorders>
          </w:tcPr>
          <w:p w14:paraId="2A5CC4E5" w14:textId="77777777" w:rsidR="002B5F91" w:rsidRDefault="002B5F91" w:rsidP="00A61FE2">
            <w:pPr>
              <w:pStyle w:val="CRCoverPage"/>
              <w:tabs>
                <w:tab w:val="right" w:pos="1759"/>
              </w:tabs>
              <w:spacing w:after="0"/>
              <w:rPr>
                <w:b/>
                <w:i/>
                <w:noProof/>
              </w:rPr>
            </w:pPr>
            <w:r>
              <w:rPr>
                <w:b/>
                <w:i/>
                <w:noProof/>
              </w:rPr>
              <w:t>Category:</w:t>
            </w:r>
          </w:p>
        </w:tc>
        <w:tc>
          <w:tcPr>
            <w:tcW w:w="851" w:type="dxa"/>
            <w:shd w:val="pct30" w:color="FFFF00" w:fill="auto"/>
          </w:tcPr>
          <w:p w14:paraId="43FA5956" w14:textId="64C43F3F" w:rsidR="002B5F91" w:rsidRDefault="00C1018F" w:rsidP="00A61FE2">
            <w:pPr>
              <w:pStyle w:val="CRCoverPage"/>
              <w:spacing w:after="0"/>
              <w:ind w:left="100" w:right="-609"/>
              <w:rPr>
                <w:b/>
                <w:noProof/>
              </w:rPr>
            </w:pPr>
            <w:r>
              <w:t>A</w:t>
            </w:r>
          </w:p>
        </w:tc>
        <w:tc>
          <w:tcPr>
            <w:tcW w:w="3402" w:type="dxa"/>
            <w:gridSpan w:val="5"/>
            <w:tcBorders>
              <w:left w:val="nil"/>
            </w:tcBorders>
          </w:tcPr>
          <w:p w14:paraId="76421167" w14:textId="77777777" w:rsidR="002B5F91" w:rsidRDefault="002B5F91" w:rsidP="00A61FE2">
            <w:pPr>
              <w:pStyle w:val="CRCoverPage"/>
              <w:spacing w:after="0"/>
              <w:rPr>
                <w:noProof/>
              </w:rPr>
            </w:pPr>
          </w:p>
        </w:tc>
        <w:tc>
          <w:tcPr>
            <w:tcW w:w="1417" w:type="dxa"/>
            <w:gridSpan w:val="3"/>
            <w:tcBorders>
              <w:left w:val="nil"/>
            </w:tcBorders>
          </w:tcPr>
          <w:p w14:paraId="5FA2A277" w14:textId="77777777" w:rsidR="002B5F91" w:rsidRDefault="002B5F91" w:rsidP="00A61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F876B" w14:textId="42E76078" w:rsidR="002B5F91" w:rsidRDefault="00492376" w:rsidP="00A61FE2">
            <w:pPr>
              <w:pStyle w:val="CRCoverPage"/>
              <w:spacing w:after="0"/>
              <w:ind w:left="100"/>
              <w:rPr>
                <w:noProof/>
              </w:rPr>
            </w:pPr>
            <w:r>
              <w:fldChar w:fldCharType="begin"/>
            </w:r>
            <w:r>
              <w:instrText xml:space="preserve"> DOCPROPERTY  Release  \* MERGEFORMAT </w:instrText>
            </w:r>
            <w:r>
              <w:fldChar w:fldCharType="separate"/>
            </w:r>
            <w:r w:rsidR="002B5F91">
              <w:rPr>
                <w:noProof/>
              </w:rPr>
              <w:t>Rel-1</w:t>
            </w:r>
            <w:r w:rsidR="00C1018F">
              <w:rPr>
                <w:noProof/>
              </w:rPr>
              <w:t>7</w:t>
            </w:r>
            <w:r>
              <w:rPr>
                <w:noProof/>
              </w:rPr>
              <w:fldChar w:fldCharType="end"/>
            </w:r>
          </w:p>
        </w:tc>
      </w:tr>
      <w:tr w:rsidR="002B5F91" w14:paraId="00FA677B" w14:textId="77777777" w:rsidTr="00A61FE2">
        <w:tc>
          <w:tcPr>
            <w:tcW w:w="1843" w:type="dxa"/>
            <w:tcBorders>
              <w:left w:val="single" w:sz="4" w:space="0" w:color="auto"/>
              <w:bottom w:val="single" w:sz="4" w:space="0" w:color="auto"/>
            </w:tcBorders>
          </w:tcPr>
          <w:p w14:paraId="394A5C6A" w14:textId="77777777" w:rsidR="002B5F91" w:rsidRDefault="002B5F91" w:rsidP="00A61FE2">
            <w:pPr>
              <w:pStyle w:val="CRCoverPage"/>
              <w:spacing w:after="0"/>
              <w:rPr>
                <w:b/>
                <w:i/>
                <w:noProof/>
              </w:rPr>
            </w:pPr>
          </w:p>
        </w:tc>
        <w:tc>
          <w:tcPr>
            <w:tcW w:w="4677" w:type="dxa"/>
            <w:gridSpan w:val="8"/>
            <w:tcBorders>
              <w:bottom w:val="single" w:sz="4" w:space="0" w:color="auto"/>
            </w:tcBorders>
          </w:tcPr>
          <w:p w14:paraId="74C8147D" w14:textId="77777777" w:rsidR="002B5F91" w:rsidRDefault="002B5F91" w:rsidP="00A61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6F247" w14:textId="77777777" w:rsidR="002B5F91" w:rsidRDefault="002B5F91" w:rsidP="00A61F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952CC" w14:textId="77777777" w:rsidR="002B5F91" w:rsidRPr="007C2097" w:rsidRDefault="002B5F91" w:rsidP="00A61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5F91" w14:paraId="348A42E1" w14:textId="77777777" w:rsidTr="00A61FE2">
        <w:tc>
          <w:tcPr>
            <w:tcW w:w="1843" w:type="dxa"/>
          </w:tcPr>
          <w:p w14:paraId="21608778" w14:textId="77777777" w:rsidR="002B5F91" w:rsidRDefault="002B5F91" w:rsidP="00A61FE2">
            <w:pPr>
              <w:pStyle w:val="CRCoverPage"/>
              <w:spacing w:after="0"/>
              <w:rPr>
                <w:b/>
                <w:i/>
                <w:noProof/>
                <w:sz w:val="8"/>
                <w:szCs w:val="8"/>
              </w:rPr>
            </w:pPr>
          </w:p>
        </w:tc>
        <w:tc>
          <w:tcPr>
            <w:tcW w:w="7797" w:type="dxa"/>
            <w:gridSpan w:val="10"/>
          </w:tcPr>
          <w:p w14:paraId="0F39B966" w14:textId="77777777" w:rsidR="002B5F91" w:rsidRDefault="002B5F91" w:rsidP="00A61FE2">
            <w:pPr>
              <w:pStyle w:val="CRCoverPage"/>
              <w:spacing w:after="0"/>
              <w:rPr>
                <w:noProof/>
                <w:sz w:val="8"/>
                <w:szCs w:val="8"/>
              </w:rPr>
            </w:pPr>
          </w:p>
        </w:tc>
      </w:tr>
      <w:tr w:rsidR="002B5F91" w14:paraId="422CFA3C" w14:textId="77777777" w:rsidTr="00A61FE2">
        <w:tc>
          <w:tcPr>
            <w:tcW w:w="2694" w:type="dxa"/>
            <w:gridSpan w:val="2"/>
            <w:tcBorders>
              <w:top w:val="single" w:sz="4" w:space="0" w:color="auto"/>
              <w:left w:val="single" w:sz="4" w:space="0" w:color="auto"/>
            </w:tcBorders>
          </w:tcPr>
          <w:p w14:paraId="37347224" w14:textId="77777777" w:rsidR="002B5F91" w:rsidRDefault="002B5F91" w:rsidP="00A61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B9A57" w14:textId="0A0F109F" w:rsidR="002B5F91" w:rsidRDefault="00D43994" w:rsidP="00A61FE2">
            <w:pPr>
              <w:pStyle w:val="CRCoverPage"/>
              <w:spacing w:after="0"/>
              <w:ind w:left="100"/>
              <w:rPr>
                <w:noProof/>
              </w:rPr>
            </w:pPr>
            <w:r>
              <w:rPr>
                <w:noProof/>
              </w:rPr>
              <w:t xml:space="preserve">When the </w:t>
            </w:r>
            <w:r w:rsidR="00A05D05" w:rsidRPr="008E45D9">
              <w:rPr>
                <w:noProof/>
              </w:rPr>
              <w:t xml:space="preserve">pLMNInfoList was introduced </w:t>
            </w:r>
            <w:r w:rsidR="00167CC6" w:rsidRPr="008E45D9">
              <w:rPr>
                <w:noProof/>
              </w:rPr>
              <w:t xml:space="preserve">as a </w:t>
            </w:r>
            <w:r w:rsidR="008E45D9" w:rsidRPr="008E45D9">
              <w:rPr>
                <w:noProof/>
              </w:rPr>
              <w:t xml:space="preserve">datatype for pLMNId and </w:t>
            </w:r>
            <w:r w:rsidR="008E45D9" w:rsidRPr="008E45D9">
              <w:rPr>
                <w:rFonts w:hint="eastAsia"/>
                <w:noProof/>
              </w:rPr>
              <w:t>sNNSSAI</w:t>
            </w:r>
            <w:r w:rsidR="008E45D9">
              <w:rPr>
                <w:noProof/>
              </w:rPr>
              <w:t xml:space="preserve">. The </w:t>
            </w:r>
            <w:r w:rsidR="00D97C05" w:rsidRPr="008E45D9">
              <w:rPr>
                <w:noProof/>
              </w:rPr>
              <w:t xml:space="preserve">pLMNId </w:t>
            </w:r>
            <w:r w:rsidR="00D97C05">
              <w:rPr>
                <w:noProof/>
              </w:rPr>
              <w:t xml:space="preserve">in the </w:t>
            </w:r>
            <w:r w:rsidR="008E45D9">
              <w:rPr>
                <w:noProof/>
              </w:rPr>
              <w:t xml:space="preserve">first entry </w:t>
            </w:r>
            <w:r w:rsidR="00D97C05">
              <w:rPr>
                <w:noProof/>
              </w:rPr>
              <w:t>of the list carries different and speci</w:t>
            </w:r>
            <w:r w:rsidR="00D00016">
              <w:rPr>
                <w:noProof/>
              </w:rPr>
              <w:t xml:space="preserve">fic meaning comparison to the rest. </w:t>
            </w:r>
            <w:r w:rsidR="00117F1E">
              <w:rPr>
                <w:noProof/>
              </w:rPr>
              <w:t xml:space="preserve">The </w:t>
            </w:r>
            <w:r w:rsidR="00DE5CB5">
              <w:rPr>
                <w:noProof/>
              </w:rPr>
              <w:t xml:space="preserve">usage </w:t>
            </w:r>
            <w:r w:rsidR="00117F1E">
              <w:rPr>
                <w:noProof/>
              </w:rPr>
              <w:t xml:space="preserve">explaination of first entry is missing </w:t>
            </w:r>
            <w:r w:rsidR="00074621">
              <w:rPr>
                <w:noProof/>
              </w:rPr>
              <w:t xml:space="preserve">in </w:t>
            </w:r>
            <w:r w:rsidR="00D00016">
              <w:rPr>
                <w:noProof/>
              </w:rPr>
              <w:t xml:space="preserve">some </w:t>
            </w:r>
            <w:r w:rsidR="00A06CA2">
              <w:t>Documentation</w:t>
            </w:r>
            <w:r w:rsidR="00117F1E">
              <w:t xml:space="preserve"> of </w:t>
            </w:r>
            <w:r w:rsidR="00074621">
              <w:t>affected table (4.4.1 &amp; 6.4.1)</w:t>
            </w:r>
          </w:p>
        </w:tc>
      </w:tr>
      <w:tr w:rsidR="002B5F91" w14:paraId="1CAF1E2B" w14:textId="77777777" w:rsidTr="00A61FE2">
        <w:tc>
          <w:tcPr>
            <w:tcW w:w="2694" w:type="dxa"/>
            <w:gridSpan w:val="2"/>
            <w:tcBorders>
              <w:left w:val="single" w:sz="4" w:space="0" w:color="auto"/>
            </w:tcBorders>
          </w:tcPr>
          <w:p w14:paraId="5288A8BC" w14:textId="77777777" w:rsidR="002B5F91" w:rsidRDefault="002B5F91" w:rsidP="00A61FE2">
            <w:pPr>
              <w:pStyle w:val="CRCoverPage"/>
              <w:spacing w:after="0"/>
              <w:rPr>
                <w:b/>
                <w:i/>
                <w:noProof/>
                <w:sz w:val="8"/>
                <w:szCs w:val="8"/>
              </w:rPr>
            </w:pPr>
          </w:p>
        </w:tc>
        <w:tc>
          <w:tcPr>
            <w:tcW w:w="6946" w:type="dxa"/>
            <w:gridSpan w:val="9"/>
            <w:tcBorders>
              <w:right w:val="single" w:sz="4" w:space="0" w:color="auto"/>
            </w:tcBorders>
          </w:tcPr>
          <w:p w14:paraId="5FBE2570" w14:textId="77777777" w:rsidR="002B5F91" w:rsidRDefault="002B5F91" w:rsidP="00A61FE2">
            <w:pPr>
              <w:pStyle w:val="CRCoverPage"/>
              <w:spacing w:after="0"/>
              <w:rPr>
                <w:noProof/>
                <w:sz w:val="8"/>
                <w:szCs w:val="8"/>
              </w:rPr>
            </w:pPr>
          </w:p>
        </w:tc>
      </w:tr>
      <w:tr w:rsidR="002B5F91" w14:paraId="6D739207" w14:textId="77777777" w:rsidTr="00A61FE2">
        <w:tc>
          <w:tcPr>
            <w:tcW w:w="2694" w:type="dxa"/>
            <w:gridSpan w:val="2"/>
            <w:tcBorders>
              <w:left w:val="single" w:sz="4" w:space="0" w:color="auto"/>
            </w:tcBorders>
          </w:tcPr>
          <w:p w14:paraId="0525215B" w14:textId="77777777" w:rsidR="002B5F91" w:rsidRDefault="002B5F91" w:rsidP="00A61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7D4957" w14:textId="5750DB2A" w:rsidR="002B5F91" w:rsidRDefault="00DE5CB5" w:rsidP="00A61FE2">
            <w:pPr>
              <w:pStyle w:val="CRCoverPage"/>
              <w:spacing w:after="0"/>
              <w:ind w:left="100"/>
              <w:rPr>
                <w:noProof/>
              </w:rPr>
            </w:pPr>
            <w:r>
              <w:rPr>
                <w:noProof/>
              </w:rPr>
              <w:t>Add the exaplaination in missing table</w:t>
            </w:r>
            <w:r w:rsidR="00287B20">
              <w:rPr>
                <w:noProof/>
              </w:rPr>
              <w:t xml:space="preserve"> accordingly</w:t>
            </w:r>
          </w:p>
        </w:tc>
      </w:tr>
      <w:tr w:rsidR="002B5F91" w14:paraId="13FEEA04" w14:textId="77777777" w:rsidTr="00A61FE2">
        <w:tc>
          <w:tcPr>
            <w:tcW w:w="2694" w:type="dxa"/>
            <w:gridSpan w:val="2"/>
            <w:tcBorders>
              <w:left w:val="single" w:sz="4" w:space="0" w:color="auto"/>
            </w:tcBorders>
          </w:tcPr>
          <w:p w14:paraId="05B60777" w14:textId="77777777" w:rsidR="002B5F91" w:rsidRDefault="002B5F91" w:rsidP="00A61FE2">
            <w:pPr>
              <w:pStyle w:val="CRCoverPage"/>
              <w:spacing w:after="0"/>
              <w:rPr>
                <w:b/>
                <w:i/>
                <w:noProof/>
                <w:sz w:val="8"/>
                <w:szCs w:val="8"/>
              </w:rPr>
            </w:pPr>
          </w:p>
        </w:tc>
        <w:tc>
          <w:tcPr>
            <w:tcW w:w="6946" w:type="dxa"/>
            <w:gridSpan w:val="9"/>
            <w:tcBorders>
              <w:right w:val="single" w:sz="4" w:space="0" w:color="auto"/>
            </w:tcBorders>
          </w:tcPr>
          <w:p w14:paraId="33490984" w14:textId="77777777" w:rsidR="002B5F91" w:rsidRDefault="002B5F91" w:rsidP="00A61FE2">
            <w:pPr>
              <w:pStyle w:val="CRCoverPage"/>
              <w:spacing w:after="0"/>
              <w:rPr>
                <w:noProof/>
                <w:sz w:val="8"/>
                <w:szCs w:val="8"/>
              </w:rPr>
            </w:pPr>
          </w:p>
        </w:tc>
      </w:tr>
      <w:tr w:rsidR="002B5F91" w14:paraId="2998CE49" w14:textId="77777777" w:rsidTr="00A61FE2">
        <w:tc>
          <w:tcPr>
            <w:tcW w:w="2694" w:type="dxa"/>
            <w:gridSpan w:val="2"/>
            <w:tcBorders>
              <w:left w:val="single" w:sz="4" w:space="0" w:color="auto"/>
              <w:bottom w:val="single" w:sz="4" w:space="0" w:color="auto"/>
            </w:tcBorders>
          </w:tcPr>
          <w:p w14:paraId="356465DC" w14:textId="77777777" w:rsidR="002B5F91" w:rsidRDefault="002B5F91" w:rsidP="00A61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46A8F" w14:textId="6B29FC31" w:rsidR="002B5F91" w:rsidRDefault="00D43994" w:rsidP="00A61FE2">
            <w:pPr>
              <w:pStyle w:val="CRCoverPage"/>
              <w:spacing w:after="0"/>
              <w:ind w:left="100"/>
              <w:rPr>
                <w:noProof/>
              </w:rPr>
            </w:pPr>
            <w:r>
              <w:rPr>
                <w:noProof/>
              </w:rPr>
              <w:t>Unclear specification leads to confusion and possible wrong implementation.</w:t>
            </w:r>
          </w:p>
        </w:tc>
      </w:tr>
      <w:tr w:rsidR="002B5F91" w14:paraId="132FC8B7" w14:textId="77777777" w:rsidTr="00A61FE2">
        <w:tc>
          <w:tcPr>
            <w:tcW w:w="2694" w:type="dxa"/>
            <w:gridSpan w:val="2"/>
          </w:tcPr>
          <w:p w14:paraId="662E944B" w14:textId="77777777" w:rsidR="002B5F91" w:rsidRDefault="002B5F91" w:rsidP="00A61FE2">
            <w:pPr>
              <w:pStyle w:val="CRCoverPage"/>
              <w:spacing w:after="0"/>
              <w:rPr>
                <w:b/>
                <w:i/>
                <w:noProof/>
                <w:sz w:val="8"/>
                <w:szCs w:val="8"/>
              </w:rPr>
            </w:pPr>
          </w:p>
        </w:tc>
        <w:tc>
          <w:tcPr>
            <w:tcW w:w="6946" w:type="dxa"/>
            <w:gridSpan w:val="9"/>
          </w:tcPr>
          <w:p w14:paraId="23FBEFEB" w14:textId="77777777" w:rsidR="002B5F91" w:rsidRDefault="002B5F91" w:rsidP="00A61FE2">
            <w:pPr>
              <w:pStyle w:val="CRCoverPage"/>
              <w:spacing w:after="0"/>
              <w:rPr>
                <w:noProof/>
                <w:sz w:val="8"/>
                <w:szCs w:val="8"/>
              </w:rPr>
            </w:pPr>
          </w:p>
        </w:tc>
      </w:tr>
      <w:tr w:rsidR="002B5F91" w14:paraId="0681E63E" w14:textId="77777777" w:rsidTr="00A61FE2">
        <w:tc>
          <w:tcPr>
            <w:tcW w:w="2694" w:type="dxa"/>
            <w:gridSpan w:val="2"/>
            <w:tcBorders>
              <w:top w:val="single" w:sz="4" w:space="0" w:color="auto"/>
              <w:left w:val="single" w:sz="4" w:space="0" w:color="auto"/>
            </w:tcBorders>
          </w:tcPr>
          <w:p w14:paraId="2B33CCC1" w14:textId="77777777" w:rsidR="002B5F91" w:rsidRDefault="002B5F91" w:rsidP="00A61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42CB65" w14:textId="37D414AE" w:rsidR="002B5F91" w:rsidRDefault="00C7572A" w:rsidP="00A61FE2">
            <w:pPr>
              <w:pStyle w:val="CRCoverPage"/>
              <w:spacing w:after="0"/>
              <w:ind w:left="100"/>
              <w:rPr>
                <w:noProof/>
              </w:rPr>
            </w:pPr>
            <w:r>
              <w:rPr>
                <w:noProof/>
              </w:rPr>
              <w:t>4.4.1, 6.4.1</w:t>
            </w:r>
          </w:p>
        </w:tc>
      </w:tr>
      <w:tr w:rsidR="002B5F91" w14:paraId="088122BA" w14:textId="77777777" w:rsidTr="00A61FE2">
        <w:tc>
          <w:tcPr>
            <w:tcW w:w="2694" w:type="dxa"/>
            <w:gridSpan w:val="2"/>
            <w:tcBorders>
              <w:left w:val="single" w:sz="4" w:space="0" w:color="auto"/>
            </w:tcBorders>
          </w:tcPr>
          <w:p w14:paraId="406A9870" w14:textId="77777777" w:rsidR="002B5F91" w:rsidRDefault="002B5F91" w:rsidP="00A61FE2">
            <w:pPr>
              <w:pStyle w:val="CRCoverPage"/>
              <w:spacing w:after="0"/>
              <w:rPr>
                <w:b/>
                <w:i/>
                <w:noProof/>
                <w:sz w:val="8"/>
                <w:szCs w:val="8"/>
              </w:rPr>
            </w:pPr>
          </w:p>
        </w:tc>
        <w:tc>
          <w:tcPr>
            <w:tcW w:w="6946" w:type="dxa"/>
            <w:gridSpan w:val="9"/>
            <w:tcBorders>
              <w:right w:val="single" w:sz="4" w:space="0" w:color="auto"/>
            </w:tcBorders>
          </w:tcPr>
          <w:p w14:paraId="5466D834" w14:textId="77777777" w:rsidR="002B5F91" w:rsidRDefault="002B5F91" w:rsidP="00A61FE2">
            <w:pPr>
              <w:pStyle w:val="CRCoverPage"/>
              <w:spacing w:after="0"/>
              <w:rPr>
                <w:noProof/>
                <w:sz w:val="8"/>
                <w:szCs w:val="8"/>
              </w:rPr>
            </w:pPr>
          </w:p>
        </w:tc>
      </w:tr>
      <w:tr w:rsidR="002B5F91" w14:paraId="4F69D2DD" w14:textId="77777777" w:rsidTr="00A61FE2">
        <w:tc>
          <w:tcPr>
            <w:tcW w:w="2694" w:type="dxa"/>
            <w:gridSpan w:val="2"/>
            <w:tcBorders>
              <w:left w:val="single" w:sz="4" w:space="0" w:color="auto"/>
            </w:tcBorders>
          </w:tcPr>
          <w:p w14:paraId="5D1DF942" w14:textId="77777777" w:rsidR="002B5F91" w:rsidRDefault="002B5F91" w:rsidP="00A61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041F3" w14:textId="77777777" w:rsidR="002B5F91" w:rsidRDefault="002B5F91" w:rsidP="00A61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EF379" w14:textId="77777777" w:rsidR="002B5F91" w:rsidRDefault="002B5F91" w:rsidP="00A61FE2">
            <w:pPr>
              <w:pStyle w:val="CRCoverPage"/>
              <w:spacing w:after="0"/>
              <w:jc w:val="center"/>
              <w:rPr>
                <w:b/>
                <w:caps/>
                <w:noProof/>
              </w:rPr>
            </w:pPr>
            <w:r>
              <w:rPr>
                <w:b/>
                <w:caps/>
                <w:noProof/>
              </w:rPr>
              <w:t>N</w:t>
            </w:r>
          </w:p>
        </w:tc>
        <w:tc>
          <w:tcPr>
            <w:tcW w:w="2977" w:type="dxa"/>
            <w:gridSpan w:val="4"/>
          </w:tcPr>
          <w:p w14:paraId="136F4DE3" w14:textId="77777777" w:rsidR="002B5F91" w:rsidRDefault="002B5F91" w:rsidP="00A61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BCAA4" w14:textId="77777777" w:rsidR="002B5F91" w:rsidRDefault="002B5F91" w:rsidP="00A61FE2">
            <w:pPr>
              <w:pStyle w:val="CRCoverPage"/>
              <w:spacing w:after="0"/>
              <w:ind w:left="99"/>
              <w:rPr>
                <w:noProof/>
              </w:rPr>
            </w:pPr>
          </w:p>
        </w:tc>
      </w:tr>
      <w:tr w:rsidR="002B5F91" w14:paraId="668D9494" w14:textId="77777777" w:rsidTr="00A61FE2">
        <w:tc>
          <w:tcPr>
            <w:tcW w:w="2694" w:type="dxa"/>
            <w:gridSpan w:val="2"/>
            <w:tcBorders>
              <w:left w:val="single" w:sz="4" w:space="0" w:color="auto"/>
            </w:tcBorders>
          </w:tcPr>
          <w:p w14:paraId="29CB4798" w14:textId="77777777" w:rsidR="002B5F91" w:rsidRDefault="002B5F91" w:rsidP="00A61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66DDA" w14:textId="77777777" w:rsidR="002B5F91" w:rsidRDefault="002B5F91" w:rsidP="00A61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4A05" w14:textId="77777777" w:rsidR="002B5F91" w:rsidRDefault="002B5F91" w:rsidP="00A61FE2">
            <w:pPr>
              <w:pStyle w:val="CRCoverPage"/>
              <w:spacing w:after="0"/>
              <w:jc w:val="center"/>
              <w:rPr>
                <w:b/>
                <w:caps/>
                <w:noProof/>
              </w:rPr>
            </w:pPr>
            <w:r>
              <w:rPr>
                <w:b/>
                <w:caps/>
                <w:noProof/>
              </w:rPr>
              <w:t>X</w:t>
            </w:r>
          </w:p>
        </w:tc>
        <w:tc>
          <w:tcPr>
            <w:tcW w:w="2977" w:type="dxa"/>
            <w:gridSpan w:val="4"/>
          </w:tcPr>
          <w:p w14:paraId="63F1652D" w14:textId="77777777" w:rsidR="002B5F91" w:rsidRDefault="002B5F91" w:rsidP="00A61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C35480" w14:textId="77777777" w:rsidR="002B5F91" w:rsidRDefault="002B5F91" w:rsidP="00A61FE2">
            <w:pPr>
              <w:pStyle w:val="CRCoverPage"/>
              <w:spacing w:after="0"/>
              <w:ind w:left="99"/>
              <w:rPr>
                <w:noProof/>
              </w:rPr>
            </w:pPr>
            <w:r>
              <w:rPr>
                <w:noProof/>
              </w:rPr>
              <w:t xml:space="preserve">TS/TR ... CR ... </w:t>
            </w:r>
          </w:p>
        </w:tc>
      </w:tr>
      <w:tr w:rsidR="002B5F91" w14:paraId="51C9FDBB" w14:textId="77777777" w:rsidTr="00A61FE2">
        <w:tc>
          <w:tcPr>
            <w:tcW w:w="2694" w:type="dxa"/>
            <w:gridSpan w:val="2"/>
            <w:tcBorders>
              <w:left w:val="single" w:sz="4" w:space="0" w:color="auto"/>
            </w:tcBorders>
          </w:tcPr>
          <w:p w14:paraId="6089E90D" w14:textId="77777777" w:rsidR="002B5F91" w:rsidRDefault="002B5F91" w:rsidP="00A61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E7828" w14:textId="77777777" w:rsidR="002B5F91" w:rsidRDefault="002B5F91" w:rsidP="00A61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679B" w14:textId="77777777" w:rsidR="002B5F91" w:rsidRDefault="002B5F91" w:rsidP="00A61FE2">
            <w:pPr>
              <w:pStyle w:val="CRCoverPage"/>
              <w:spacing w:after="0"/>
              <w:jc w:val="center"/>
              <w:rPr>
                <w:b/>
                <w:caps/>
                <w:noProof/>
              </w:rPr>
            </w:pPr>
            <w:r>
              <w:rPr>
                <w:b/>
                <w:caps/>
                <w:noProof/>
              </w:rPr>
              <w:t>X</w:t>
            </w:r>
          </w:p>
        </w:tc>
        <w:tc>
          <w:tcPr>
            <w:tcW w:w="2977" w:type="dxa"/>
            <w:gridSpan w:val="4"/>
          </w:tcPr>
          <w:p w14:paraId="04D76D52" w14:textId="77777777" w:rsidR="002B5F91" w:rsidRDefault="002B5F91" w:rsidP="00A61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98541" w14:textId="77777777" w:rsidR="002B5F91" w:rsidRDefault="002B5F91" w:rsidP="00A61FE2">
            <w:pPr>
              <w:pStyle w:val="CRCoverPage"/>
              <w:spacing w:after="0"/>
              <w:ind w:left="99"/>
              <w:rPr>
                <w:noProof/>
              </w:rPr>
            </w:pPr>
            <w:r>
              <w:rPr>
                <w:noProof/>
              </w:rPr>
              <w:t xml:space="preserve">TS/TR ... CR ... </w:t>
            </w:r>
          </w:p>
        </w:tc>
      </w:tr>
      <w:tr w:rsidR="002B5F91" w14:paraId="74B22770" w14:textId="77777777" w:rsidTr="00A61FE2">
        <w:tc>
          <w:tcPr>
            <w:tcW w:w="2694" w:type="dxa"/>
            <w:gridSpan w:val="2"/>
            <w:tcBorders>
              <w:left w:val="single" w:sz="4" w:space="0" w:color="auto"/>
            </w:tcBorders>
          </w:tcPr>
          <w:p w14:paraId="4D17D715" w14:textId="77777777" w:rsidR="002B5F91" w:rsidRDefault="002B5F91" w:rsidP="00A61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A32CE7" w14:textId="77777777" w:rsidR="002B5F91" w:rsidRDefault="002B5F91" w:rsidP="00A61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E5F73" w14:textId="77777777" w:rsidR="002B5F91" w:rsidRDefault="002B5F91" w:rsidP="00A61FE2">
            <w:pPr>
              <w:pStyle w:val="CRCoverPage"/>
              <w:spacing w:after="0"/>
              <w:jc w:val="center"/>
              <w:rPr>
                <w:b/>
                <w:caps/>
                <w:noProof/>
              </w:rPr>
            </w:pPr>
            <w:r>
              <w:rPr>
                <w:b/>
                <w:caps/>
                <w:noProof/>
              </w:rPr>
              <w:t>X</w:t>
            </w:r>
          </w:p>
        </w:tc>
        <w:tc>
          <w:tcPr>
            <w:tcW w:w="2977" w:type="dxa"/>
            <w:gridSpan w:val="4"/>
          </w:tcPr>
          <w:p w14:paraId="25A0AE33" w14:textId="77777777" w:rsidR="002B5F91" w:rsidRDefault="002B5F91" w:rsidP="00A61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4791D4" w14:textId="77777777" w:rsidR="002B5F91" w:rsidRDefault="002B5F91" w:rsidP="00A61FE2">
            <w:pPr>
              <w:pStyle w:val="CRCoverPage"/>
              <w:spacing w:after="0"/>
              <w:ind w:left="99"/>
              <w:rPr>
                <w:noProof/>
              </w:rPr>
            </w:pPr>
            <w:r>
              <w:rPr>
                <w:noProof/>
              </w:rPr>
              <w:t xml:space="preserve">TS/TR ... CR ... </w:t>
            </w:r>
          </w:p>
        </w:tc>
      </w:tr>
      <w:tr w:rsidR="002B5F91" w14:paraId="6F8C8C68" w14:textId="77777777" w:rsidTr="00A61FE2">
        <w:tc>
          <w:tcPr>
            <w:tcW w:w="2694" w:type="dxa"/>
            <w:gridSpan w:val="2"/>
            <w:tcBorders>
              <w:left w:val="single" w:sz="4" w:space="0" w:color="auto"/>
            </w:tcBorders>
          </w:tcPr>
          <w:p w14:paraId="719FE115" w14:textId="77777777" w:rsidR="002B5F91" w:rsidRDefault="002B5F91" w:rsidP="00A61FE2">
            <w:pPr>
              <w:pStyle w:val="CRCoverPage"/>
              <w:spacing w:after="0"/>
              <w:rPr>
                <w:b/>
                <w:i/>
                <w:noProof/>
              </w:rPr>
            </w:pPr>
          </w:p>
        </w:tc>
        <w:tc>
          <w:tcPr>
            <w:tcW w:w="6946" w:type="dxa"/>
            <w:gridSpan w:val="9"/>
            <w:tcBorders>
              <w:right w:val="single" w:sz="4" w:space="0" w:color="auto"/>
            </w:tcBorders>
          </w:tcPr>
          <w:p w14:paraId="1D8AC3F7" w14:textId="77777777" w:rsidR="002B5F91" w:rsidRDefault="002B5F91" w:rsidP="00A61FE2">
            <w:pPr>
              <w:pStyle w:val="CRCoverPage"/>
              <w:spacing w:after="0"/>
              <w:rPr>
                <w:noProof/>
              </w:rPr>
            </w:pPr>
          </w:p>
        </w:tc>
      </w:tr>
      <w:tr w:rsidR="002B5F91" w14:paraId="3592A596" w14:textId="77777777" w:rsidTr="00A61FE2">
        <w:tc>
          <w:tcPr>
            <w:tcW w:w="2694" w:type="dxa"/>
            <w:gridSpan w:val="2"/>
            <w:tcBorders>
              <w:left w:val="single" w:sz="4" w:space="0" w:color="auto"/>
              <w:bottom w:val="single" w:sz="4" w:space="0" w:color="auto"/>
            </w:tcBorders>
          </w:tcPr>
          <w:p w14:paraId="7DF35C07" w14:textId="77777777" w:rsidR="002B5F91" w:rsidRDefault="002B5F91" w:rsidP="00A61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1E6842" w14:textId="77777777" w:rsidR="002B5F91" w:rsidRDefault="002B5F91" w:rsidP="00A61FE2">
            <w:pPr>
              <w:pStyle w:val="CRCoverPage"/>
              <w:spacing w:after="0"/>
              <w:ind w:left="100"/>
              <w:rPr>
                <w:noProof/>
              </w:rPr>
            </w:pPr>
          </w:p>
        </w:tc>
      </w:tr>
      <w:tr w:rsidR="002B5F91" w:rsidRPr="008863B9" w14:paraId="5683608B" w14:textId="77777777" w:rsidTr="00A61FE2">
        <w:tc>
          <w:tcPr>
            <w:tcW w:w="2694" w:type="dxa"/>
            <w:gridSpan w:val="2"/>
            <w:tcBorders>
              <w:top w:val="single" w:sz="4" w:space="0" w:color="auto"/>
              <w:bottom w:val="single" w:sz="4" w:space="0" w:color="auto"/>
            </w:tcBorders>
          </w:tcPr>
          <w:p w14:paraId="55E73DD6" w14:textId="77777777" w:rsidR="002B5F91" w:rsidRPr="008863B9" w:rsidRDefault="002B5F91" w:rsidP="00A61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C2C7C" w14:textId="77777777" w:rsidR="002B5F91" w:rsidRPr="008863B9" w:rsidRDefault="002B5F91" w:rsidP="00A61FE2">
            <w:pPr>
              <w:pStyle w:val="CRCoverPage"/>
              <w:spacing w:after="0"/>
              <w:ind w:left="100"/>
              <w:rPr>
                <w:noProof/>
                <w:sz w:val="8"/>
                <w:szCs w:val="8"/>
              </w:rPr>
            </w:pPr>
          </w:p>
        </w:tc>
      </w:tr>
      <w:tr w:rsidR="002B5F91" w14:paraId="28356E0E" w14:textId="77777777" w:rsidTr="00A61FE2">
        <w:tc>
          <w:tcPr>
            <w:tcW w:w="2694" w:type="dxa"/>
            <w:gridSpan w:val="2"/>
            <w:tcBorders>
              <w:top w:val="single" w:sz="4" w:space="0" w:color="auto"/>
              <w:left w:val="single" w:sz="4" w:space="0" w:color="auto"/>
              <w:bottom w:val="single" w:sz="4" w:space="0" w:color="auto"/>
            </w:tcBorders>
          </w:tcPr>
          <w:p w14:paraId="091BA9FD" w14:textId="77777777" w:rsidR="002B5F91" w:rsidRDefault="002B5F91" w:rsidP="00A61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4FB32" w14:textId="77777777" w:rsidR="002B5F91" w:rsidRDefault="002B5F91" w:rsidP="00A61FE2">
            <w:pPr>
              <w:pStyle w:val="CRCoverPage"/>
              <w:spacing w:after="0"/>
              <w:ind w:left="100"/>
              <w:rPr>
                <w:noProof/>
              </w:rPr>
            </w:pPr>
          </w:p>
        </w:tc>
      </w:tr>
    </w:tbl>
    <w:p w14:paraId="24CBCE1A" w14:textId="77777777" w:rsidR="002B5F91" w:rsidRDefault="002B5F91" w:rsidP="002B5F91">
      <w:pPr>
        <w:rPr>
          <w:noProof/>
        </w:rPr>
        <w:sectPr w:rsidR="002B5F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666038" w14:textId="77777777" w:rsidR="00716265" w:rsidRDefault="00716265" w:rsidP="002B5F91">
      <w:pPr>
        <w:pStyle w:val="Heading4"/>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6265" w:rsidRPr="007D21AA" w14:paraId="113D8BDC" w14:textId="77777777" w:rsidTr="00A61FE2">
        <w:tc>
          <w:tcPr>
            <w:tcW w:w="9521" w:type="dxa"/>
            <w:shd w:val="clear" w:color="auto" w:fill="FFFFCC"/>
            <w:vAlign w:val="center"/>
          </w:tcPr>
          <w:p w14:paraId="17862B73" w14:textId="77777777" w:rsidR="00716265" w:rsidRPr="007D21AA" w:rsidRDefault="00716265" w:rsidP="00A61FE2">
            <w:pPr>
              <w:jc w:val="center"/>
              <w:rPr>
                <w:rFonts w:ascii="Arial" w:hAnsi="Arial" w:cs="Arial"/>
                <w:b/>
                <w:bCs/>
                <w:sz w:val="28"/>
                <w:szCs w:val="28"/>
              </w:rPr>
            </w:pPr>
            <w:bookmarkStart w:id="1" w:name="_Toc27405429"/>
            <w:bookmarkStart w:id="2" w:name="_Toc35878619"/>
            <w:bookmarkStart w:id="3" w:name="_Toc36220435"/>
            <w:bookmarkStart w:id="4" w:name="_Toc36474533"/>
            <w:bookmarkStart w:id="5" w:name="_Toc36542805"/>
            <w:bookmarkStart w:id="6" w:name="_Toc36543626"/>
            <w:bookmarkStart w:id="7" w:name="_Toc36567864"/>
            <w:bookmarkStart w:id="8" w:name="_Toc44341549"/>
            <w:bookmarkStart w:id="9" w:name="_Toc51675852"/>
            <w:bookmarkStart w:id="10" w:name="_Toc55895301"/>
            <w:bookmarkStart w:id="11" w:name="_Toc58940386"/>
            <w:bookmarkStart w:id="12" w:name="_Toc67928601"/>
            <w:r>
              <w:rPr>
                <w:rFonts w:ascii="Arial" w:hAnsi="Arial" w:cs="Arial"/>
                <w:b/>
                <w:bCs/>
                <w:sz w:val="28"/>
                <w:szCs w:val="28"/>
                <w:lang w:eastAsia="zh-CN"/>
              </w:rPr>
              <w:t>Start 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bookmarkEnd w:id="5"/>
      <w:bookmarkEnd w:id="6"/>
      <w:bookmarkEnd w:id="7"/>
      <w:bookmarkEnd w:id="8"/>
      <w:bookmarkEnd w:id="9"/>
      <w:bookmarkEnd w:id="10"/>
      <w:bookmarkEnd w:id="11"/>
      <w:bookmarkEnd w:id="12"/>
    </w:tbl>
    <w:p w14:paraId="5B46C7DC" w14:textId="77777777" w:rsidR="00716265" w:rsidRPr="00716265" w:rsidRDefault="00716265" w:rsidP="00716265"/>
    <w:p w14:paraId="7E7E4594" w14:textId="75751457" w:rsidR="00F17312" w:rsidRDefault="00F17312" w:rsidP="00F17312">
      <w:pPr>
        <w:pStyle w:val="Heading3"/>
        <w:rPr>
          <w:lang w:eastAsia="zh-CN"/>
        </w:rPr>
      </w:pPr>
      <w:bookmarkStart w:id="13" w:name="_Toc59182731"/>
      <w:bookmarkStart w:id="14" w:name="_Toc59184197"/>
      <w:bookmarkStart w:id="15" w:name="_Toc59195132"/>
      <w:bookmarkStart w:id="16" w:name="_Toc59439558"/>
      <w:bookmarkStart w:id="17" w:name="_Toc67989981"/>
      <w:r>
        <w:rPr>
          <w:lang w:eastAsia="zh-CN"/>
        </w:rPr>
        <w:t>4.4.1</w:t>
      </w:r>
      <w:r>
        <w:rPr>
          <w:lang w:eastAsia="zh-CN"/>
        </w:rPr>
        <w:tab/>
        <w:t>Attribute properties</w:t>
      </w:r>
      <w:bookmarkEnd w:id="13"/>
      <w:bookmarkEnd w:id="14"/>
      <w:bookmarkEnd w:id="15"/>
      <w:bookmarkEnd w:id="16"/>
      <w:bookmarkEnd w:id="17"/>
    </w:p>
    <w:p w14:paraId="279A377B" w14:textId="77777777" w:rsidR="00F17312" w:rsidRPr="00F17312" w:rsidRDefault="00F17312" w:rsidP="00F1731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17312" w14:paraId="4878D0A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D402F9B" w14:textId="77777777" w:rsidR="00F17312" w:rsidRDefault="00F17312" w:rsidP="00F17312">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26F3C6E" w14:textId="77777777" w:rsidR="00F17312" w:rsidRDefault="00F17312" w:rsidP="00F17312">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06E09BF" w14:textId="77777777" w:rsidR="00F17312" w:rsidRDefault="00F17312" w:rsidP="00F17312">
            <w:pPr>
              <w:pStyle w:val="TAH"/>
            </w:pPr>
            <w:r>
              <w:rPr>
                <w:rFonts w:cs="Arial"/>
                <w:szCs w:val="18"/>
              </w:rPr>
              <w:t>Properties</w:t>
            </w:r>
          </w:p>
        </w:tc>
      </w:tr>
      <w:tr w:rsidR="00F17312" w14:paraId="587B29B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9A900"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8055B62" w14:textId="77777777" w:rsidR="00F17312" w:rsidRDefault="00F17312" w:rsidP="00F17312">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308FBE81" w14:textId="77777777" w:rsidR="00F17312" w:rsidRDefault="00F17312" w:rsidP="00F17312">
            <w:pPr>
              <w:pStyle w:val="TAL"/>
              <w:rPr>
                <w:color w:val="000000"/>
              </w:rPr>
            </w:pPr>
          </w:p>
          <w:p w14:paraId="158C3707" w14:textId="77777777" w:rsidR="00F17312" w:rsidRDefault="00F17312" w:rsidP="00F17312">
            <w:pPr>
              <w:pStyle w:val="TAL"/>
            </w:pPr>
            <w:proofErr w:type="spellStart"/>
            <w:r>
              <w:t>allowedValues</w:t>
            </w:r>
            <w:proofErr w:type="spellEnd"/>
            <w:r>
              <w:t xml:space="preserve">: LOCKED, SHUTTING DOWN, UNLOCKED. </w:t>
            </w:r>
          </w:p>
          <w:p w14:paraId="3F27CB0E" w14:textId="77777777" w:rsidR="00F17312" w:rsidRDefault="00F17312" w:rsidP="00F17312">
            <w:pPr>
              <w:pStyle w:val="TAL"/>
            </w:pPr>
            <w:r>
              <w:t>The meaning of these values is as defined in ITU</w:t>
            </w:r>
            <w:r>
              <w:noBreakHyphen/>
              <w:t>T Recommendation X.731 [18].</w:t>
            </w:r>
          </w:p>
          <w:p w14:paraId="74A5A4CF" w14:textId="77777777" w:rsidR="00F17312" w:rsidRDefault="00F17312" w:rsidP="00F17312">
            <w:pPr>
              <w:pStyle w:val="TAL"/>
            </w:pPr>
          </w:p>
          <w:p w14:paraId="11B09968" w14:textId="77777777" w:rsidR="00F17312" w:rsidRDefault="00F17312" w:rsidP="00F17312">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3EF9D62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1199E99E" w14:textId="77777777" w:rsidR="00F17312" w:rsidRDefault="00F17312" w:rsidP="00F17312">
            <w:pPr>
              <w:pStyle w:val="TAL"/>
            </w:pPr>
            <w:r>
              <w:t>type: ENUM</w:t>
            </w:r>
          </w:p>
          <w:p w14:paraId="58A41C80" w14:textId="77777777" w:rsidR="00F17312" w:rsidRDefault="00F17312" w:rsidP="00F17312">
            <w:pPr>
              <w:pStyle w:val="TAL"/>
            </w:pPr>
            <w:r>
              <w:t>multiplicity: 1</w:t>
            </w:r>
          </w:p>
          <w:p w14:paraId="2AE64CFE" w14:textId="77777777" w:rsidR="00F17312" w:rsidRDefault="00F17312" w:rsidP="00F17312">
            <w:pPr>
              <w:pStyle w:val="TAL"/>
            </w:pPr>
            <w:proofErr w:type="spellStart"/>
            <w:r>
              <w:t>isOrdered</w:t>
            </w:r>
            <w:proofErr w:type="spellEnd"/>
            <w:r>
              <w:t>: N/A</w:t>
            </w:r>
          </w:p>
          <w:p w14:paraId="602474BA" w14:textId="77777777" w:rsidR="00F17312" w:rsidRDefault="00F17312" w:rsidP="00F17312">
            <w:pPr>
              <w:pStyle w:val="TAL"/>
            </w:pPr>
            <w:proofErr w:type="spellStart"/>
            <w:r>
              <w:t>isUnique</w:t>
            </w:r>
            <w:proofErr w:type="spellEnd"/>
            <w:r>
              <w:t>: N/A</w:t>
            </w:r>
          </w:p>
          <w:p w14:paraId="719EF635" w14:textId="77777777" w:rsidR="00F17312" w:rsidRDefault="00F17312" w:rsidP="00F17312">
            <w:pPr>
              <w:pStyle w:val="TAL"/>
            </w:pPr>
            <w:proofErr w:type="spellStart"/>
            <w:r>
              <w:t>defaultValue</w:t>
            </w:r>
            <w:proofErr w:type="spellEnd"/>
            <w:r>
              <w:t>: LOCKED</w:t>
            </w:r>
          </w:p>
          <w:p w14:paraId="7A584C02" w14:textId="77777777" w:rsidR="00F17312" w:rsidRDefault="00F17312" w:rsidP="00F17312">
            <w:pPr>
              <w:pStyle w:val="TAL"/>
            </w:pPr>
            <w:proofErr w:type="spellStart"/>
            <w:r>
              <w:t>isNullable</w:t>
            </w:r>
            <w:proofErr w:type="spellEnd"/>
            <w:r>
              <w:t>: False</w:t>
            </w:r>
          </w:p>
          <w:p w14:paraId="2868D334" w14:textId="77777777" w:rsidR="00F17312" w:rsidRDefault="00F17312" w:rsidP="00F17312">
            <w:pPr>
              <w:pStyle w:val="TAL"/>
            </w:pPr>
          </w:p>
        </w:tc>
      </w:tr>
      <w:tr w:rsidR="00F17312" w14:paraId="1365B27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C1153" w14:textId="77777777" w:rsidR="00F17312" w:rsidRDefault="00F17312" w:rsidP="00F1731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C314756" w14:textId="77777777" w:rsidR="00F17312" w:rsidRDefault="00F17312" w:rsidP="00F17312">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398A9232" w14:textId="77777777" w:rsidR="00F17312" w:rsidRDefault="00F17312" w:rsidP="00F17312">
            <w:pPr>
              <w:pStyle w:val="TAL"/>
            </w:pPr>
          </w:p>
          <w:p w14:paraId="14176DFF" w14:textId="77777777" w:rsidR="00F17312" w:rsidRDefault="00F17312" w:rsidP="00F17312">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61E37D57" w14:textId="77777777" w:rsidR="00F17312" w:rsidRDefault="00F17312" w:rsidP="00F17312">
            <w:pPr>
              <w:spacing w:after="0"/>
              <w:rPr>
                <w:rFonts w:ascii="Arial" w:hAnsi="Arial" w:cs="Arial"/>
                <w:sz w:val="18"/>
                <w:szCs w:val="18"/>
              </w:rPr>
            </w:pPr>
            <w:r>
              <w:rPr>
                <w:rFonts w:ascii="Arial" w:hAnsi="Arial" w:cs="Arial"/>
                <w:sz w:val="18"/>
                <w:szCs w:val="18"/>
              </w:rPr>
              <w:t>type: ENUM</w:t>
            </w:r>
          </w:p>
          <w:p w14:paraId="6F4C6B2A" w14:textId="77777777" w:rsidR="00F17312" w:rsidRDefault="00F17312" w:rsidP="00F17312">
            <w:pPr>
              <w:spacing w:after="0"/>
              <w:rPr>
                <w:rFonts w:ascii="Arial" w:hAnsi="Arial" w:cs="Arial"/>
                <w:sz w:val="18"/>
                <w:szCs w:val="18"/>
              </w:rPr>
            </w:pPr>
            <w:r>
              <w:rPr>
                <w:rFonts w:ascii="Arial" w:hAnsi="Arial" w:cs="Arial"/>
                <w:sz w:val="18"/>
                <w:szCs w:val="18"/>
              </w:rPr>
              <w:t>multiplicity: 1</w:t>
            </w:r>
          </w:p>
          <w:p w14:paraId="61B80E10" w14:textId="77777777" w:rsidR="00F17312" w:rsidRDefault="00F17312" w:rsidP="00F1731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00538D" w14:textId="77777777" w:rsidR="00F17312" w:rsidRDefault="00F17312" w:rsidP="00F1731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923CF6" w14:textId="77777777" w:rsidR="00F17312" w:rsidRDefault="00F17312" w:rsidP="00F1731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5398335" w14:textId="77777777" w:rsidR="00F17312" w:rsidRDefault="00F17312" w:rsidP="00F17312">
            <w:pPr>
              <w:pStyle w:val="TAL"/>
              <w:rPr>
                <w:rFonts w:cs="Arial"/>
                <w:szCs w:val="18"/>
              </w:rPr>
            </w:pPr>
            <w:proofErr w:type="spellStart"/>
            <w:r>
              <w:rPr>
                <w:rFonts w:cs="Arial"/>
                <w:szCs w:val="18"/>
              </w:rPr>
              <w:t>isNullable</w:t>
            </w:r>
            <w:proofErr w:type="spellEnd"/>
            <w:r>
              <w:rPr>
                <w:rFonts w:cs="Arial"/>
                <w:szCs w:val="18"/>
              </w:rPr>
              <w:t>: False</w:t>
            </w:r>
          </w:p>
          <w:p w14:paraId="4A6B59ED" w14:textId="77777777" w:rsidR="00F17312" w:rsidRDefault="00F17312" w:rsidP="00F17312">
            <w:pPr>
              <w:pStyle w:val="TAL"/>
            </w:pPr>
          </w:p>
        </w:tc>
      </w:tr>
      <w:tr w:rsidR="00F17312" w14:paraId="63CF82C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D33A3" w14:textId="77777777" w:rsidR="00F17312" w:rsidRDefault="00F17312" w:rsidP="00F17312">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132BFF8" w14:textId="77777777" w:rsidR="00F17312" w:rsidRDefault="00F17312" w:rsidP="00F17312">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52FB5912" w14:textId="77777777" w:rsidR="00F17312" w:rsidRDefault="00F17312" w:rsidP="00F17312">
            <w:pPr>
              <w:pStyle w:val="TAL"/>
            </w:pPr>
          </w:p>
          <w:p w14:paraId="0F94E86D" w14:textId="77777777" w:rsidR="00F17312" w:rsidRDefault="00F17312" w:rsidP="00F17312">
            <w:pPr>
              <w:pStyle w:val="TAL"/>
            </w:pPr>
            <w:r>
              <w:t>The Inactive and Active definitions are in accordance with TS 38.401 [4]:</w:t>
            </w:r>
          </w:p>
          <w:p w14:paraId="5EA54BC0" w14:textId="77777777" w:rsidR="00F17312" w:rsidRDefault="00F17312" w:rsidP="00F17312">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065800C3" w14:textId="77777777" w:rsidR="00F17312" w:rsidRDefault="00F17312" w:rsidP="00F17312">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7921DD8D" w14:textId="77777777" w:rsidR="00F17312" w:rsidRDefault="00F17312" w:rsidP="00F17312">
            <w:pPr>
              <w:pStyle w:val="TAL"/>
            </w:pPr>
          </w:p>
          <w:p w14:paraId="233D6A94" w14:textId="77777777" w:rsidR="00F17312" w:rsidRDefault="00F17312" w:rsidP="00F17312">
            <w:pPr>
              <w:pStyle w:val="TAL"/>
            </w:pPr>
            <w:r>
              <w:t>"</w:t>
            </w:r>
            <w:proofErr w:type="spellStart"/>
            <w:r>
              <w:t>allowedValues</w:t>
            </w:r>
            <w:proofErr w:type="spellEnd"/>
            <w:r>
              <w:t>: IDLE, INACTIVE, ACTIVE.</w:t>
            </w:r>
          </w:p>
          <w:p w14:paraId="062E6917"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3D82491C" w14:textId="77777777" w:rsidR="00F17312" w:rsidRDefault="00F17312" w:rsidP="00F17312">
            <w:pPr>
              <w:spacing w:after="0"/>
              <w:rPr>
                <w:rFonts w:ascii="Arial" w:hAnsi="Arial" w:cs="Arial"/>
                <w:sz w:val="18"/>
                <w:szCs w:val="18"/>
              </w:rPr>
            </w:pPr>
            <w:r>
              <w:rPr>
                <w:rFonts w:ascii="Arial" w:hAnsi="Arial" w:cs="Arial"/>
                <w:sz w:val="18"/>
                <w:szCs w:val="18"/>
              </w:rPr>
              <w:t>type: ENUM</w:t>
            </w:r>
          </w:p>
          <w:p w14:paraId="4A3B8206" w14:textId="77777777" w:rsidR="00F17312" w:rsidRDefault="00F17312" w:rsidP="00F17312">
            <w:pPr>
              <w:spacing w:after="0"/>
              <w:rPr>
                <w:rFonts w:ascii="Arial" w:hAnsi="Arial" w:cs="Arial"/>
                <w:sz w:val="18"/>
                <w:szCs w:val="18"/>
              </w:rPr>
            </w:pPr>
            <w:r>
              <w:rPr>
                <w:rFonts w:ascii="Arial" w:hAnsi="Arial" w:cs="Arial"/>
                <w:sz w:val="18"/>
                <w:szCs w:val="18"/>
              </w:rPr>
              <w:t>multiplicity: 1</w:t>
            </w:r>
          </w:p>
          <w:p w14:paraId="67F80BA0" w14:textId="77777777" w:rsidR="00F17312" w:rsidRDefault="00F17312" w:rsidP="00F1731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E2E519" w14:textId="77777777" w:rsidR="00F17312" w:rsidRDefault="00F17312" w:rsidP="00F1731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7BC01A" w14:textId="77777777" w:rsidR="00F17312" w:rsidRDefault="00F17312" w:rsidP="00F1731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85A558" w14:textId="77777777" w:rsidR="00F17312" w:rsidRDefault="00F17312" w:rsidP="00F1731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1825237F" w14:textId="77777777" w:rsidR="00F17312" w:rsidRDefault="00F17312" w:rsidP="00F17312">
            <w:pPr>
              <w:pStyle w:val="TAL"/>
            </w:pPr>
          </w:p>
        </w:tc>
      </w:tr>
      <w:tr w:rsidR="00F17312" w14:paraId="0E01F5F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9A6C6" w14:textId="77777777" w:rsidR="00F17312" w:rsidRDefault="00F17312" w:rsidP="00F17312">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7ADFCB86" w14:textId="77777777" w:rsidR="00F17312" w:rsidRDefault="00F17312" w:rsidP="00F17312">
            <w:pPr>
              <w:pStyle w:val="TAL"/>
            </w:pPr>
            <w:r>
              <w:t>NR Absolute Radio Frequency Channel Number (NR-ARFCN) for downlink</w:t>
            </w:r>
          </w:p>
          <w:p w14:paraId="768FCC76" w14:textId="77777777" w:rsidR="00F17312" w:rsidRDefault="00F17312" w:rsidP="00F17312">
            <w:pPr>
              <w:pStyle w:val="TAL"/>
            </w:pPr>
          </w:p>
          <w:p w14:paraId="05A3C395" w14:textId="77777777" w:rsidR="00F17312" w:rsidRDefault="00F17312" w:rsidP="00F17312">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7692D037"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94ACAC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5358B7" w14:textId="77777777" w:rsidR="00F17312" w:rsidRDefault="00F17312" w:rsidP="00F17312">
            <w:pPr>
              <w:pStyle w:val="TAL"/>
              <w:rPr>
                <w:lang w:eastAsia="zh-CN"/>
              </w:rPr>
            </w:pPr>
            <w:r>
              <w:t xml:space="preserve">type: </w:t>
            </w:r>
            <w:r>
              <w:rPr>
                <w:lang w:eastAsia="zh-CN"/>
              </w:rPr>
              <w:t>Integer</w:t>
            </w:r>
          </w:p>
          <w:p w14:paraId="297F4584" w14:textId="77777777" w:rsidR="00F17312" w:rsidRDefault="00F17312" w:rsidP="00F17312">
            <w:pPr>
              <w:pStyle w:val="TAL"/>
            </w:pPr>
            <w:r>
              <w:t>multiplicity: 1</w:t>
            </w:r>
          </w:p>
          <w:p w14:paraId="129A950C" w14:textId="77777777" w:rsidR="00F17312" w:rsidRDefault="00F17312" w:rsidP="00F17312">
            <w:pPr>
              <w:pStyle w:val="TAL"/>
            </w:pPr>
            <w:proofErr w:type="spellStart"/>
            <w:r>
              <w:t>isOrdered</w:t>
            </w:r>
            <w:proofErr w:type="spellEnd"/>
            <w:r>
              <w:t>: N/A</w:t>
            </w:r>
          </w:p>
          <w:p w14:paraId="4F54BAC2" w14:textId="77777777" w:rsidR="00F17312" w:rsidRDefault="00F17312" w:rsidP="00F17312">
            <w:pPr>
              <w:pStyle w:val="TAL"/>
            </w:pPr>
            <w:proofErr w:type="spellStart"/>
            <w:r>
              <w:t>isUnique</w:t>
            </w:r>
            <w:proofErr w:type="spellEnd"/>
            <w:r>
              <w:t>: N/A</w:t>
            </w:r>
          </w:p>
          <w:p w14:paraId="008D96AC" w14:textId="77777777" w:rsidR="00F17312" w:rsidRDefault="00F17312" w:rsidP="00F17312">
            <w:pPr>
              <w:pStyle w:val="TAL"/>
            </w:pPr>
            <w:proofErr w:type="spellStart"/>
            <w:r>
              <w:t>defaultValue</w:t>
            </w:r>
            <w:proofErr w:type="spellEnd"/>
            <w:r>
              <w:t>: None</w:t>
            </w:r>
          </w:p>
          <w:p w14:paraId="52D9F111" w14:textId="77777777" w:rsidR="00F17312" w:rsidRDefault="00F17312" w:rsidP="00F1731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FB3F31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4D88B" w14:textId="77777777" w:rsidR="00F17312" w:rsidRDefault="00F17312" w:rsidP="00F17312">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78343CF6" w14:textId="77777777" w:rsidR="00F17312" w:rsidRDefault="00F17312" w:rsidP="00F17312">
            <w:pPr>
              <w:pStyle w:val="TAL"/>
            </w:pPr>
            <w:r>
              <w:t>NR Absolute Radio Frequency Channel Number (NR-ARFCN) for uplink</w:t>
            </w:r>
          </w:p>
          <w:p w14:paraId="07139BF0" w14:textId="77777777" w:rsidR="00F17312" w:rsidRDefault="00F17312" w:rsidP="00F17312">
            <w:pPr>
              <w:pStyle w:val="TAL"/>
            </w:pPr>
          </w:p>
          <w:p w14:paraId="1651EF53" w14:textId="77777777" w:rsidR="00F17312" w:rsidRDefault="00F17312" w:rsidP="00F17312">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60571246"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765007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CEAFF0" w14:textId="77777777" w:rsidR="00F17312" w:rsidRDefault="00F17312" w:rsidP="00F17312">
            <w:pPr>
              <w:pStyle w:val="TAL"/>
              <w:rPr>
                <w:lang w:eastAsia="zh-CN"/>
              </w:rPr>
            </w:pPr>
            <w:r>
              <w:t xml:space="preserve">type: </w:t>
            </w:r>
            <w:r>
              <w:rPr>
                <w:lang w:eastAsia="zh-CN"/>
              </w:rPr>
              <w:t>Integer</w:t>
            </w:r>
          </w:p>
          <w:p w14:paraId="3C406F91" w14:textId="77777777" w:rsidR="00F17312" w:rsidRDefault="00F17312" w:rsidP="00F17312">
            <w:pPr>
              <w:pStyle w:val="TAL"/>
            </w:pPr>
            <w:r>
              <w:t>multiplicity: 1</w:t>
            </w:r>
          </w:p>
          <w:p w14:paraId="0F04DE4D" w14:textId="77777777" w:rsidR="00F17312" w:rsidRDefault="00F17312" w:rsidP="00F17312">
            <w:pPr>
              <w:pStyle w:val="TAL"/>
            </w:pPr>
            <w:proofErr w:type="spellStart"/>
            <w:r>
              <w:t>isOrdered</w:t>
            </w:r>
            <w:proofErr w:type="spellEnd"/>
            <w:r>
              <w:t>: N/A</w:t>
            </w:r>
          </w:p>
          <w:p w14:paraId="48D0F488" w14:textId="77777777" w:rsidR="00F17312" w:rsidRDefault="00F17312" w:rsidP="00F17312">
            <w:pPr>
              <w:pStyle w:val="TAL"/>
            </w:pPr>
            <w:proofErr w:type="spellStart"/>
            <w:r>
              <w:t>isUnique</w:t>
            </w:r>
            <w:proofErr w:type="spellEnd"/>
            <w:r>
              <w:t>: N/A</w:t>
            </w:r>
          </w:p>
          <w:p w14:paraId="1341E6F7" w14:textId="77777777" w:rsidR="00F17312" w:rsidRDefault="00F17312" w:rsidP="00F17312">
            <w:pPr>
              <w:pStyle w:val="TAL"/>
            </w:pPr>
            <w:proofErr w:type="spellStart"/>
            <w:r>
              <w:t>defaultValue</w:t>
            </w:r>
            <w:proofErr w:type="spellEnd"/>
            <w:r>
              <w:t>: None</w:t>
            </w:r>
          </w:p>
          <w:p w14:paraId="6246583C" w14:textId="77777777" w:rsidR="00F17312" w:rsidRDefault="00F17312" w:rsidP="00F1731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827D35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114B6" w14:textId="77777777" w:rsidR="00F17312" w:rsidRDefault="00F17312" w:rsidP="00F17312">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74049123" w14:textId="77777777" w:rsidR="00F17312" w:rsidRDefault="00F17312" w:rsidP="00F17312">
            <w:pPr>
              <w:pStyle w:val="TAL"/>
            </w:pPr>
            <w:r>
              <w:t>NR Absolute Radio Frequency Channel Number (NR-ARFCN) for supplementary uplink</w:t>
            </w:r>
          </w:p>
          <w:p w14:paraId="6E40D1D7" w14:textId="77777777" w:rsidR="00F17312" w:rsidRDefault="00F17312" w:rsidP="00F17312">
            <w:pPr>
              <w:pStyle w:val="TAL"/>
            </w:pPr>
          </w:p>
          <w:p w14:paraId="47BF1520" w14:textId="77777777" w:rsidR="00F17312" w:rsidRDefault="00F17312" w:rsidP="00F17312">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89A3562"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EFEB264"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0E6C3D" w14:textId="77777777" w:rsidR="00F17312" w:rsidRDefault="00F17312" w:rsidP="00F17312">
            <w:pPr>
              <w:pStyle w:val="TAL"/>
              <w:rPr>
                <w:lang w:eastAsia="zh-CN"/>
              </w:rPr>
            </w:pPr>
            <w:r>
              <w:t xml:space="preserve">type: </w:t>
            </w:r>
            <w:r>
              <w:rPr>
                <w:lang w:eastAsia="zh-CN"/>
              </w:rPr>
              <w:t>Integer</w:t>
            </w:r>
          </w:p>
          <w:p w14:paraId="405B25B2" w14:textId="77777777" w:rsidR="00F17312" w:rsidRDefault="00F17312" w:rsidP="00F17312">
            <w:pPr>
              <w:pStyle w:val="TAL"/>
            </w:pPr>
            <w:r>
              <w:t>multiplicity: 1</w:t>
            </w:r>
          </w:p>
          <w:p w14:paraId="03C1E6B9" w14:textId="77777777" w:rsidR="00F17312" w:rsidRDefault="00F17312" w:rsidP="00F17312">
            <w:pPr>
              <w:pStyle w:val="TAL"/>
            </w:pPr>
            <w:proofErr w:type="spellStart"/>
            <w:r>
              <w:t>isOrdered</w:t>
            </w:r>
            <w:proofErr w:type="spellEnd"/>
            <w:r>
              <w:t>: N/A</w:t>
            </w:r>
          </w:p>
          <w:p w14:paraId="40BCFE81" w14:textId="77777777" w:rsidR="00F17312" w:rsidRDefault="00F17312" w:rsidP="00F17312">
            <w:pPr>
              <w:pStyle w:val="TAL"/>
            </w:pPr>
            <w:proofErr w:type="spellStart"/>
            <w:r>
              <w:t>isUnique</w:t>
            </w:r>
            <w:proofErr w:type="spellEnd"/>
            <w:r>
              <w:t>: N/A</w:t>
            </w:r>
          </w:p>
          <w:p w14:paraId="2D7C76A7" w14:textId="77777777" w:rsidR="00F17312" w:rsidRDefault="00F17312" w:rsidP="00F17312">
            <w:pPr>
              <w:pStyle w:val="TAL"/>
            </w:pPr>
            <w:proofErr w:type="spellStart"/>
            <w:r>
              <w:t>defaultValue</w:t>
            </w:r>
            <w:proofErr w:type="spellEnd"/>
            <w:r>
              <w:t>: None</w:t>
            </w:r>
          </w:p>
          <w:p w14:paraId="1AE0ABB4" w14:textId="77777777" w:rsidR="00F17312" w:rsidRDefault="00F17312" w:rsidP="00F1731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626F39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44863" w14:textId="77777777" w:rsidR="00F17312" w:rsidRDefault="00F17312" w:rsidP="00F17312">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2B9E13E" w14:textId="77777777" w:rsidR="00F17312" w:rsidRDefault="00F17312" w:rsidP="00F1731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002FB4A" w14:textId="77777777" w:rsidR="00F17312" w:rsidRDefault="00F17312" w:rsidP="00F17312">
            <w:pPr>
              <w:pStyle w:val="TAL"/>
              <w:rPr>
                <w:color w:val="000000"/>
              </w:rPr>
            </w:pPr>
          </w:p>
          <w:p w14:paraId="4D6F11B6" w14:textId="77777777" w:rsidR="00F17312" w:rsidRDefault="00F17312" w:rsidP="00F17312">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39074610"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17B092" w14:textId="77777777" w:rsidR="00F17312" w:rsidRDefault="00F17312" w:rsidP="00F17312">
            <w:pPr>
              <w:pStyle w:val="TAL"/>
              <w:rPr>
                <w:color w:val="000000"/>
              </w:rPr>
            </w:pPr>
            <w:r>
              <w:rPr>
                <w:color w:val="000000"/>
              </w:rPr>
              <w:t>type: Integer</w:t>
            </w:r>
          </w:p>
          <w:p w14:paraId="12DDCC4D" w14:textId="77777777" w:rsidR="00F17312" w:rsidRDefault="00F17312" w:rsidP="00F17312">
            <w:pPr>
              <w:pStyle w:val="TAL"/>
              <w:rPr>
                <w:color w:val="000000"/>
              </w:rPr>
            </w:pPr>
            <w:r>
              <w:rPr>
                <w:color w:val="000000"/>
              </w:rPr>
              <w:t>multiplicity: 1</w:t>
            </w:r>
          </w:p>
          <w:p w14:paraId="61F351BB" w14:textId="77777777" w:rsidR="00F17312" w:rsidRDefault="00F17312" w:rsidP="00F17312">
            <w:pPr>
              <w:pStyle w:val="TAL"/>
              <w:rPr>
                <w:color w:val="000000"/>
              </w:rPr>
            </w:pPr>
            <w:proofErr w:type="spellStart"/>
            <w:r>
              <w:rPr>
                <w:color w:val="000000"/>
              </w:rPr>
              <w:t>isOrdered</w:t>
            </w:r>
            <w:proofErr w:type="spellEnd"/>
            <w:r>
              <w:rPr>
                <w:color w:val="000000"/>
              </w:rPr>
              <w:t>: N/A</w:t>
            </w:r>
          </w:p>
          <w:p w14:paraId="4E934FC5" w14:textId="77777777" w:rsidR="00F17312" w:rsidRDefault="00F17312" w:rsidP="00F17312">
            <w:pPr>
              <w:pStyle w:val="TAL"/>
              <w:rPr>
                <w:color w:val="000000"/>
              </w:rPr>
            </w:pPr>
            <w:proofErr w:type="spellStart"/>
            <w:r>
              <w:rPr>
                <w:color w:val="000000"/>
              </w:rPr>
              <w:t>isUnique</w:t>
            </w:r>
            <w:proofErr w:type="spellEnd"/>
            <w:r>
              <w:rPr>
                <w:color w:val="000000"/>
              </w:rPr>
              <w:t>: N/A</w:t>
            </w:r>
          </w:p>
          <w:p w14:paraId="0468146F" w14:textId="77777777" w:rsidR="00F17312" w:rsidRDefault="00F17312" w:rsidP="00F17312">
            <w:pPr>
              <w:pStyle w:val="TAL"/>
              <w:rPr>
                <w:color w:val="000000"/>
              </w:rPr>
            </w:pPr>
            <w:proofErr w:type="spellStart"/>
            <w:r>
              <w:rPr>
                <w:color w:val="000000"/>
              </w:rPr>
              <w:t>defaultValue</w:t>
            </w:r>
            <w:proofErr w:type="spellEnd"/>
            <w:r>
              <w:rPr>
                <w:color w:val="000000"/>
              </w:rPr>
              <w:t>: Null</w:t>
            </w:r>
          </w:p>
          <w:p w14:paraId="27E48DF7" w14:textId="77777777" w:rsidR="00F17312" w:rsidRDefault="00F17312" w:rsidP="00F17312">
            <w:pPr>
              <w:pStyle w:val="TAL"/>
            </w:pPr>
            <w:proofErr w:type="spellStart"/>
            <w:r>
              <w:rPr>
                <w:color w:val="000000"/>
              </w:rPr>
              <w:t>isNullable</w:t>
            </w:r>
            <w:proofErr w:type="spellEnd"/>
            <w:r>
              <w:rPr>
                <w:color w:val="000000"/>
              </w:rPr>
              <w:t>: True</w:t>
            </w:r>
          </w:p>
        </w:tc>
      </w:tr>
      <w:tr w:rsidR="00F17312" w14:paraId="420FA66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B4D1C" w14:textId="77777777" w:rsidR="00F17312" w:rsidRDefault="00F17312" w:rsidP="00F17312">
            <w:pPr>
              <w:spacing w:after="0"/>
              <w:rPr>
                <w:rFonts w:ascii="Courier New" w:hAnsi="Courier New" w:cs="Courier New"/>
                <w:sz w:val="18"/>
                <w:szCs w:val="18"/>
              </w:rPr>
            </w:pPr>
            <w:proofErr w:type="spellStart"/>
            <w:r>
              <w:rPr>
                <w:rFonts w:ascii="Courier New" w:hAnsi="Courier New" w:cs="Courier New"/>
                <w:color w:val="000000"/>
                <w:lang w:eastAsia="ja-JP"/>
              </w:rPr>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CA9E492" w14:textId="77777777" w:rsidR="00F17312" w:rsidRDefault="00F17312" w:rsidP="00F17312">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CB26DC2" w14:textId="77777777" w:rsidR="00F17312" w:rsidRDefault="00F17312" w:rsidP="00F17312">
            <w:pPr>
              <w:pStyle w:val="TAL"/>
              <w:rPr>
                <w:color w:val="000000"/>
              </w:rPr>
            </w:pPr>
          </w:p>
          <w:p w14:paraId="14299893" w14:textId="77777777" w:rsidR="00F17312" w:rsidRDefault="00F17312" w:rsidP="00F17312">
            <w:pPr>
              <w:pStyle w:val="TAL"/>
              <w:rPr>
                <w:color w:val="000000"/>
              </w:rPr>
            </w:pPr>
            <w:proofErr w:type="spellStart"/>
            <w:r>
              <w:rPr>
                <w:color w:val="000000"/>
              </w:rPr>
              <w:t>allowedValues</w:t>
            </w:r>
            <w:proofErr w:type="spellEnd"/>
            <w:r>
              <w:rPr>
                <w:color w:val="000000"/>
              </w:rPr>
              <w:t>: [</w:t>
            </w:r>
            <w:proofErr w:type="gramStart"/>
            <w:r>
              <w:rPr>
                <w:color w:val="000000"/>
              </w:rPr>
              <w:t>0..</w:t>
            </w:r>
            <w:proofErr w:type="gramEnd"/>
            <w:r>
              <w:rPr>
                <w:color w:val="000000"/>
              </w:rPr>
              <w:t>3599] 0.1 degree</w:t>
            </w:r>
          </w:p>
          <w:p w14:paraId="1ACF04DD"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FA5460" w14:textId="77777777" w:rsidR="00F17312" w:rsidRDefault="00F17312" w:rsidP="00F17312">
            <w:pPr>
              <w:pStyle w:val="TAL"/>
              <w:rPr>
                <w:color w:val="000000"/>
              </w:rPr>
            </w:pPr>
            <w:r>
              <w:rPr>
                <w:color w:val="000000"/>
              </w:rPr>
              <w:t>type: Integer</w:t>
            </w:r>
          </w:p>
          <w:p w14:paraId="2883A24B" w14:textId="77777777" w:rsidR="00F17312" w:rsidRDefault="00F17312" w:rsidP="00F17312">
            <w:pPr>
              <w:pStyle w:val="TAL"/>
              <w:rPr>
                <w:color w:val="000000"/>
              </w:rPr>
            </w:pPr>
            <w:r>
              <w:rPr>
                <w:color w:val="000000"/>
              </w:rPr>
              <w:t>multiplicity: 1</w:t>
            </w:r>
          </w:p>
          <w:p w14:paraId="5CF5F2A8" w14:textId="77777777" w:rsidR="00F17312" w:rsidRDefault="00F17312" w:rsidP="00F17312">
            <w:pPr>
              <w:pStyle w:val="TAL"/>
              <w:rPr>
                <w:color w:val="000000"/>
              </w:rPr>
            </w:pPr>
            <w:proofErr w:type="spellStart"/>
            <w:r>
              <w:rPr>
                <w:color w:val="000000"/>
              </w:rPr>
              <w:t>isOrdered</w:t>
            </w:r>
            <w:proofErr w:type="spellEnd"/>
            <w:r>
              <w:rPr>
                <w:color w:val="000000"/>
              </w:rPr>
              <w:t>: N/A</w:t>
            </w:r>
          </w:p>
          <w:p w14:paraId="626B07F2" w14:textId="77777777" w:rsidR="00F17312" w:rsidRDefault="00F17312" w:rsidP="00F17312">
            <w:pPr>
              <w:pStyle w:val="TAL"/>
              <w:rPr>
                <w:color w:val="000000"/>
              </w:rPr>
            </w:pPr>
            <w:proofErr w:type="spellStart"/>
            <w:r>
              <w:rPr>
                <w:color w:val="000000"/>
              </w:rPr>
              <w:t>isUnique</w:t>
            </w:r>
            <w:proofErr w:type="spellEnd"/>
            <w:r>
              <w:rPr>
                <w:color w:val="000000"/>
              </w:rPr>
              <w:t>: N/A</w:t>
            </w:r>
          </w:p>
          <w:p w14:paraId="3F1CC4DA" w14:textId="77777777" w:rsidR="00F17312" w:rsidRDefault="00F17312" w:rsidP="00F17312">
            <w:pPr>
              <w:pStyle w:val="TAL"/>
              <w:rPr>
                <w:color w:val="000000"/>
              </w:rPr>
            </w:pPr>
            <w:proofErr w:type="spellStart"/>
            <w:r>
              <w:rPr>
                <w:color w:val="000000"/>
              </w:rPr>
              <w:t>defaultValue</w:t>
            </w:r>
            <w:proofErr w:type="spellEnd"/>
            <w:r>
              <w:rPr>
                <w:color w:val="000000"/>
              </w:rPr>
              <w:t>: Null</w:t>
            </w:r>
          </w:p>
          <w:p w14:paraId="4DB8B54A" w14:textId="77777777" w:rsidR="00F17312" w:rsidRDefault="00F17312" w:rsidP="00F17312">
            <w:pPr>
              <w:pStyle w:val="TAL"/>
            </w:pPr>
            <w:proofErr w:type="spellStart"/>
            <w:r>
              <w:rPr>
                <w:color w:val="000000"/>
              </w:rPr>
              <w:t>isNullable</w:t>
            </w:r>
            <w:proofErr w:type="spellEnd"/>
            <w:r>
              <w:rPr>
                <w:color w:val="000000"/>
              </w:rPr>
              <w:t>: True</w:t>
            </w:r>
          </w:p>
        </w:tc>
      </w:tr>
      <w:tr w:rsidR="00F17312" w14:paraId="40C423B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FCB68" w14:textId="77777777" w:rsidR="00F17312" w:rsidRDefault="00F17312" w:rsidP="00F17312">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4DB36A2"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8CBEDC0" w14:textId="77777777" w:rsidR="00F17312" w:rsidRDefault="00F17312" w:rsidP="00F17312">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26C8CD4" w14:textId="77777777" w:rsidR="00F17312" w:rsidRDefault="00F17312" w:rsidP="00F17312">
            <w:pPr>
              <w:pStyle w:val="TAL"/>
              <w:rPr>
                <w:rFonts w:cs="Arial"/>
                <w:szCs w:val="18"/>
                <w:lang w:eastAsia="zh-CN"/>
              </w:rPr>
            </w:pPr>
          </w:p>
          <w:p w14:paraId="7963960D"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806648" w14:textId="77777777" w:rsidR="00F17312" w:rsidRDefault="00F17312" w:rsidP="00F17312">
            <w:pPr>
              <w:pStyle w:val="TAL"/>
              <w:rPr>
                <w:color w:val="000000"/>
              </w:rPr>
            </w:pPr>
            <w:r>
              <w:rPr>
                <w:color w:val="000000"/>
              </w:rPr>
              <w:t>type: Integer</w:t>
            </w:r>
          </w:p>
          <w:p w14:paraId="64E0D835" w14:textId="77777777" w:rsidR="00F17312" w:rsidRDefault="00F17312" w:rsidP="00F17312">
            <w:pPr>
              <w:pStyle w:val="TAL"/>
              <w:rPr>
                <w:color w:val="000000"/>
              </w:rPr>
            </w:pPr>
            <w:r>
              <w:rPr>
                <w:color w:val="000000"/>
              </w:rPr>
              <w:t>multiplicity: 1</w:t>
            </w:r>
          </w:p>
          <w:p w14:paraId="20D3536E" w14:textId="77777777" w:rsidR="00F17312" w:rsidRDefault="00F17312" w:rsidP="00F17312">
            <w:pPr>
              <w:pStyle w:val="TAL"/>
              <w:rPr>
                <w:color w:val="000000"/>
              </w:rPr>
            </w:pPr>
            <w:proofErr w:type="spellStart"/>
            <w:r>
              <w:rPr>
                <w:color w:val="000000"/>
              </w:rPr>
              <w:t>isOrdered</w:t>
            </w:r>
            <w:proofErr w:type="spellEnd"/>
            <w:r>
              <w:rPr>
                <w:color w:val="000000"/>
              </w:rPr>
              <w:t>: N/A</w:t>
            </w:r>
          </w:p>
          <w:p w14:paraId="66346532" w14:textId="77777777" w:rsidR="00F17312" w:rsidRDefault="00F17312" w:rsidP="00F17312">
            <w:pPr>
              <w:pStyle w:val="TAL"/>
              <w:rPr>
                <w:color w:val="000000"/>
              </w:rPr>
            </w:pPr>
            <w:proofErr w:type="spellStart"/>
            <w:r>
              <w:rPr>
                <w:color w:val="000000"/>
              </w:rPr>
              <w:t>isUnique</w:t>
            </w:r>
            <w:proofErr w:type="spellEnd"/>
            <w:r>
              <w:rPr>
                <w:color w:val="000000"/>
              </w:rPr>
              <w:t>: N/A</w:t>
            </w:r>
          </w:p>
          <w:p w14:paraId="031B1EE3" w14:textId="77777777" w:rsidR="00F17312" w:rsidRDefault="00F17312" w:rsidP="00F17312">
            <w:pPr>
              <w:pStyle w:val="TAL"/>
              <w:rPr>
                <w:color w:val="000000"/>
              </w:rPr>
            </w:pPr>
            <w:proofErr w:type="spellStart"/>
            <w:r>
              <w:rPr>
                <w:color w:val="000000"/>
              </w:rPr>
              <w:t>defaultValue</w:t>
            </w:r>
            <w:proofErr w:type="spellEnd"/>
            <w:r>
              <w:rPr>
                <w:color w:val="000000"/>
              </w:rPr>
              <w:t>: Null</w:t>
            </w:r>
          </w:p>
          <w:p w14:paraId="427C9746" w14:textId="77777777" w:rsidR="00F17312" w:rsidRDefault="00F17312" w:rsidP="00F17312">
            <w:pPr>
              <w:pStyle w:val="TAL"/>
            </w:pPr>
            <w:proofErr w:type="spellStart"/>
            <w:r>
              <w:rPr>
                <w:color w:val="000000"/>
              </w:rPr>
              <w:t>isNullable</w:t>
            </w:r>
            <w:proofErr w:type="spellEnd"/>
            <w:r>
              <w:rPr>
                <w:color w:val="000000"/>
              </w:rPr>
              <w:t>: True</w:t>
            </w:r>
          </w:p>
        </w:tc>
      </w:tr>
      <w:tr w:rsidR="00F17312" w14:paraId="0A51B68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BC2D5" w14:textId="77777777" w:rsidR="00F17312" w:rsidRDefault="00F17312" w:rsidP="00F17312">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58E2F8F" w14:textId="77777777" w:rsidR="00F17312" w:rsidRDefault="00F17312" w:rsidP="00F1731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4AC3540B" w14:textId="77777777" w:rsidR="00F17312" w:rsidRDefault="00F17312" w:rsidP="00F17312">
            <w:pPr>
              <w:pStyle w:val="TAL"/>
              <w:rPr>
                <w:color w:val="000000"/>
              </w:rPr>
            </w:pPr>
          </w:p>
          <w:p w14:paraId="427C14B2" w14:textId="77777777" w:rsidR="00F17312" w:rsidRDefault="00F17312" w:rsidP="00F17312">
            <w:pPr>
              <w:pStyle w:val="TAL"/>
              <w:rPr>
                <w:color w:val="000000"/>
              </w:rPr>
            </w:pPr>
            <w:proofErr w:type="spellStart"/>
            <w:r>
              <w:rPr>
                <w:color w:val="000000"/>
              </w:rPr>
              <w:t>allowedValues</w:t>
            </w:r>
            <w:proofErr w:type="spellEnd"/>
            <w:r>
              <w:rPr>
                <w:color w:val="000000"/>
              </w:rPr>
              <w:t>: [-</w:t>
            </w:r>
            <w:proofErr w:type="gramStart"/>
            <w:r>
              <w:rPr>
                <w:color w:val="000000"/>
              </w:rPr>
              <w:t>900..</w:t>
            </w:r>
            <w:proofErr w:type="gramEnd"/>
            <w:r>
              <w:rPr>
                <w:color w:val="000000"/>
              </w:rPr>
              <w:t>900] 0.1 degree</w:t>
            </w:r>
          </w:p>
          <w:p w14:paraId="2D32BD5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959F4D" w14:textId="77777777" w:rsidR="00F17312" w:rsidRDefault="00F17312" w:rsidP="00F17312">
            <w:pPr>
              <w:pStyle w:val="TAL"/>
              <w:rPr>
                <w:color w:val="000000"/>
              </w:rPr>
            </w:pPr>
            <w:r>
              <w:rPr>
                <w:color w:val="000000"/>
              </w:rPr>
              <w:t>type: Integer</w:t>
            </w:r>
          </w:p>
          <w:p w14:paraId="1D0CFC68" w14:textId="77777777" w:rsidR="00F17312" w:rsidRDefault="00F17312" w:rsidP="00F17312">
            <w:pPr>
              <w:pStyle w:val="TAL"/>
              <w:rPr>
                <w:color w:val="000000"/>
              </w:rPr>
            </w:pPr>
            <w:r>
              <w:rPr>
                <w:color w:val="000000"/>
              </w:rPr>
              <w:t>multiplicity: 1</w:t>
            </w:r>
          </w:p>
          <w:p w14:paraId="163BD470" w14:textId="77777777" w:rsidR="00F17312" w:rsidRDefault="00F17312" w:rsidP="00F17312">
            <w:pPr>
              <w:pStyle w:val="TAL"/>
              <w:rPr>
                <w:color w:val="000000"/>
              </w:rPr>
            </w:pPr>
            <w:proofErr w:type="spellStart"/>
            <w:r>
              <w:rPr>
                <w:color w:val="000000"/>
              </w:rPr>
              <w:t>isOrdered</w:t>
            </w:r>
            <w:proofErr w:type="spellEnd"/>
            <w:r>
              <w:rPr>
                <w:color w:val="000000"/>
              </w:rPr>
              <w:t>: N/A</w:t>
            </w:r>
          </w:p>
          <w:p w14:paraId="10517813" w14:textId="77777777" w:rsidR="00F17312" w:rsidRDefault="00F17312" w:rsidP="00F17312">
            <w:pPr>
              <w:pStyle w:val="TAL"/>
              <w:rPr>
                <w:color w:val="000000"/>
              </w:rPr>
            </w:pPr>
            <w:proofErr w:type="spellStart"/>
            <w:r>
              <w:rPr>
                <w:color w:val="000000"/>
              </w:rPr>
              <w:t>isUnique</w:t>
            </w:r>
            <w:proofErr w:type="spellEnd"/>
            <w:r>
              <w:rPr>
                <w:color w:val="000000"/>
              </w:rPr>
              <w:t>: N/A</w:t>
            </w:r>
          </w:p>
          <w:p w14:paraId="20782AE6" w14:textId="77777777" w:rsidR="00F17312" w:rsidRDefault="00F17312" w:rsidP="00F17312">
            <w:pPr>
              <w:pStyle w:val="TAL"/>
              <w:rPr>
                <w:color w:val="000000"/>
              </w:rPr>
            </w:pPr>
            <w:proofErr w:type="spellStart"/>
            <w:r>
              <w:rPr>
                <w:color w:val="000000"/>
              </w:rPr>
              <w:t>defaultValue</w:t>
            </w:r>
            <w:proofErr w:type="spellEnd"/>
            <w:r>
              <w:rPr>
                <w:color w:val="000000"/>
              </w:rPr>
              <w:t>: Null</w:t>
            </w:r>
          </w:p>
          <w:p w14:paraId="3D1283A9" w14:textId="77777777" w:rsidR="00F17312" w:rsidRDefault="00F17312" w:rsidP="00F17312">
            <w:pPr>
              <w:pStyle w:val="TAL"/>
            </w:pPr>
            <w:proofErr w:type="spellStart"/>
            <w:r>
              <w:rPr>
                <w:color w:val="000000"/>
              </w:rPr>
              <w:t>isNullable</w:t>
            </w:r>
            <w:proofErr w:type="spellEnd"/>
            <w:r>
              <w:rPr>
                <w:color w:val="000000"/>
              </w:rPr>
              <w:t>: True</w:t>
            </w:r>
          </w:p>
        </w:tc>
      </w:tr>
      <w:tr w:rsidR="00F17312" w14:paraId="0A4DACD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3FB22" w14:textId="77777777" w:rsidR="00F17312" w:rsidRDefault="00F17312" w:rsidP="00F17312">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0E5639FF"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CFB9BD1" w14:textId="77777777" w:rsidR="00F17312" w:rsidRDefault="00F17312" w:rsidP="00F17312">
            <w:pPr>
              <w:pStyle w:val="TAL"/>
            </w:pPr>
            <w:proofErr w:type="spellStart"/>
            <w:r>
              <w:t>allowedValues</w:t>
            </w:r>
            <w:proofErr w:type="spellEnd"/>
            <w:r>
              <w:t>: "SSB-BEAM"</w:t>
            </w:r>
          </w:p>
          <w:p w14:paraId="7B9572E5"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2F65B075" w14:textId="77777777" w:rsidR="00F17312" w:rsidRDefault="00F17312" w:rsidP="00F17312">
            <w:pPr>
              <w:pStyle w:val="TAL"/>
              <w:rPr>
                <w:color w:val="000000"/>
              </w:rPr>
            </w:pPr>
            <w:r>
              <w:rPr>
                <w:color w:val="000000"/>
              </w:rPr>
              <w:t>type: string</w:t>
            </w:r>
          </w:p>
          <w:p w14:paraId="6B2F3651" w14:textId="77777777" w:rsidR="00F17312" w:rsidRDefault="00F17312" w:rsidP="00F17312">
            <w:pPr>
              <w:pStyle w:val="TAL"/>
              <w:rPr>
                <w:color w:val="000000"/>
              </w:rPr>
            </w:pPr>
            <w:r>
              <w:rPr>
                <w:color w:val="000000"/>
              </w:rPr>
              <w:t xml:space="preserve">multiplicity: </w:t>
            </w:r>
            <w:proofErr w:type="gramStart"/>
            <w:r>
              <w:rPr>
                <w:color w:val="000000"/>
              </w:rPr>
              <w:t>0..</w:t>
            </w:r>
            <w:proofErr w:type="gramEnd"/>
            <w:r>
              <w:rPr>
                <w:color w:val="000000"/>
              </w:rPr>
              <w:t>1</w:t>
            </w:r>
          </w:p>
          <w:p w14:paraId="0D43BC03" w14:textId="77777777" w:rsidR="00F17312" w:rsidRDefault="00F17312" w:rsidP="00F17312">
            <w:pPr>
              <w:pStyle w:val="TAL"/>
              <w:rPr>
                <w:color w:val="000000"/>
              </w:rPr>
            </w:pPr>
            <w:proofErr w:type="spellStart"/>
            <w:r>
              <w:rPr>
                <w:color w:val="000000"/>
              </w:rPr>
              <w:t>isOrdered</w:t>
            </w:r>
            <w:proofErr w:type="spellEnd"/>
            <w:r>
              <w:rPr>
                <w:color w:val="000000"/>
              </w:rPr>
              <w:t>: N/A</w:t>
            </w:r>
          </w:p>
          <w:p w14:paraId="7A9078DB" w14:textId="77777777" w:rsidR="00F17312" w:rsidRDefault="00F17312" w:rsidP="00F17312">
            <w:pPr>
              <w:pStyle w:val="TAL"/>
              <w:rPr>
                <w:color w:val="000000"/>
              </w:rPr>
            </w:pPr>
            <w:proofErr w:type="spellStart"/>
            <w:r>
              <w:rPr>
                <w:color w:val="000000"/>
              </w:rPr>
              <w:t>isUnique</w:t>
            </w:r>
            <w:proofErr w:type="spellEnd"/>
            <w:r>
              <w:rPr>
                <w:color w:val="000000"/>
              </w:rPr>
              <w:t>: N/A</w:t>
            </w:r>
          </w:p>
          <w:p w14:paraId="13796B7D" w14:textId="77777777" w:rsidR="00F17312" w:rsidRDefault="00F17312" w:rsidP="00F17312">
            <w:pPr>
              <w:pStyle w:val="TAL"/>
              <w:rPr>
                <w:color w:val="000000"/>
              </w:rPr>
            </w:pPr>
            <w:proofErr w:type="spellStart"/>
            <w:r>
              <w:rPr>
                <w:color w:val="000000"/>
              </w:rPr>
              <w:t>defaultValue</w:t>
            </w:r>
            <w:proofErr w:type="spellEnd"/>
            <w:r>
              <w:rPr>
                <w:color w:val="000000"/>
              </w:rPr>
              <w:t>: Null</w:t>
            </w:r>
          </w:p>
          <w:p w14:paraId="341D4CB0" w14:textId="77777777" w:rsidR="00F17312" w:rsidRDefault="00F17312" w:rsidP="00F17312">
            <w:pPr>
              <w:pStyle w:val="TAL"/>
              <w:rPr>
                <w:color w:val="000000"/>
              </w:rPr>
            </w:pPr>
            <w:proofErr w:type="spellStart"/>
            <w:r>
              <w:rPr>
                <w:color w:val="000000"/>
              </w:rPr>
              <w:t>isNullable</w:t>
            </w:r>
            <w:proofErr w:type="spellEnd"/>
            <w:r>
              <w:rPr>
                <w:color w:val="000000"/>
              </w:rPr>
              <w:t>: True</w:t>
            </w:r>
          </w:p>
          <w:p w14:paraId="6313D134" w14:textId="77777777" w:rsidR="00F17312" w:rsidRDefault="00F17312" w:rsidP="00F17312">
            <w:pPr>
              <w:pStyle w:val="TAL"/>
            </w:pPr>
          </w:p>
        </w:tc>
      </w:tr>
      <w:tr w:rsidR="00F17312" w14:paraId="1D2C884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D15CA" w14:textId="77777777" w:rsidR="00F17312" w:rsidRDefault="00F17312" w:rsidP="00F17312">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269C41F" w14:textId="77777777" w:rsidR="00F17312" w:rsidRDefault="00F17312" w:rsidP="00F17312">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E9595A8" w14:textId="77777777" w:rsidR="00F17312" w:rsidRDefault="00F17312" w:rsidP="00F17312">
            <w:pPr>
              <w:pStyle w:val="TAL"/>
              <w:rPr>
                <w:color w:val="000000"/>
              </w:rPr>
            </w:pPr>
          </w:p>
          <w:p w14:paraId="3B9B10F2" w14:textId="77777777" w:rsidR="00F17312" w:rsidRDefault="00F17312" w:rsidP="00F17312">
            <w:pPr>
              <w:pStyle w:val="TAL"/>
              <w:rPr>
                <w:color w:val="000000"/>
              </w:rPr>
            </w:pPr>
            <w:proofErr w:type="spellStart"/>
            <w:r>
              <w:rPr>
                <w:color w:val="000000"/>
              </w:rPr>
              <w:t>allowedValues</w:t>
            </w:r>
            <w:proofErr w:type="spellEnd"/>
            <w:r>
              <w:rPr>
                <w:color w:val="000000"/>
              </w:rPr>
              <w:t>: [0...1800] 0.1 degree</w:t>
            </w:r>
          </w:p>
          <w:p w14:paraId="46E5E643"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BF63B7" w14:textId="77777777" w:rsidR="00F17312" w:rsidRDefault="00F17312" w:rsidP="00F17312">
            <w:pPr>
              <w:pStyle w:val="TAL"/>
              <w:rPr>
                <w:color w:val="000000"/>
              </w:rPr>
            </w:pPr>
            <w:r>
              <w:rPr>
                <w:color w:val="000000"/>
              </w:rPr>
              <w:t>type: Integer</w:t>
            </w:r>
          </w:p>
          <w:p w14:paraId="55615957" w14:textId="77777777" w:rsidR="00F17312" w:rsidRDefault="00F17312" w:rsidP="00F17312">
            <w:pPr>
              <w:pStyle w:val="TAL"/>
              <w:rPr>
                <w:color w:val="000000"/>
              </w:rPr>
            </w:pPr>
            <w:r>
              <w:rPr>
                <w:color w:val="000000"/>
              </w:rPr>
              <w:t>multiplicity: 1</w:t>
            </w:r>
          </w:p>
          <w:p w14:paraId="12AD542C" w14:textId="77777777" w:rsidR="00F17312" w:rsidRDefault="00F17312" w:rsidP="00F17312">
            <w:pPr>
              <w:pStyle w:val="TAL"/>
              <w:rPr>
                <w:color w:val="000000"/>
              </w:rPr>
            </w:pPr>
            <w:proofErr w:type="spellStart"/>
            <w:r>
              <w:rPr>
                <w:color w:val="000000"/>
              </w:rPr>
              <w:t>isOrdered</w:t>
            </w:r>
            <w:proofErr w:type="spellEnd"/>
            <w:r>
              <w:rPr>
                <w:color w:val="000000"/>
              </w:rPr>
              <w:t>: N/A</w:t>
            </w:r>
          </w:p>
          <w:p w14:paraId="1E82CF3D" w14:textId="77777777" w:rsidR="00F17312" w:rsidRDefault="00F17312" w:rsidP="00F17312">
            <w:pPr>
              <w:pStyle w:val="TAL"/>
              <w:rPr>
                <w:color w:val="000000"/>
              </w:rPr>
            </w:pPr>
            <w:proofErr w:type="spellStart"/>
            <w:r>
              <w:rPr>
                <w:color w:val="000000"/>
              </w:rPr>
              <w:t>isUnique</w:t>
            </w:r>
            <w:proofErr w:type="spellEnd"/>
            <w:r>
              <w:rPr>
                <w:color w:val="000000"/>
              </w:rPr>
              <w:t>: N/A</w:t>
            </w:r>
          </w:p>
          <w:p w14:paraId="1B5513EE" w14:textId="77777777" w:rsidR="00F17312" w:rsidRDefault="00F17312" w:rsidP="00F17312">
            <w:pPr>
              <w:pStyle w:val="TAL"/>
              <w:rPr>
                <w:color w:val="000000"/>
              </w:rPr>
            </w:pPr>
            <w:proofErr w:type="spellStart"/>
            <w:r>
              <w:rPr>
                <w:color w:val="000000"/>
              </w:rPr>
              <w:t>defaultValue</w:t>
            </w:r>
            <w:proofErr w:type="spellEnd"/>
            <w:r>
              <w:rPr>
                <w:color w:val="000000"/>
              </w:rPr>
              <w:t>: Null</w:t>
            </w:r>
          </w:p>
          <w:p w14:paraId="29EA50DA" w14:textId="77777777" w:rsidR="00F17312" w:rsidRDefault="00F17312" w:rsidP="00F17312">
            <w:pPr>
              <w:pStyle w:val="TAL"/>
            </w:pPr>
            <w:proofErr w:type="spellStart"/>
            <w:r>
              <w:rPr>
                <w:color w:val="000000"/>
              </w:rPr>
              <w:t>isNullable</w:t>
            </w:r>
            <w:proofErr w:type="spellEnd"/>
            <w:r>
              <w:rPr>
                <w:color w:val="000000"/>
              </w:rPr>
              <w:t>: True</w:t>
            </w:r>
          </w:p>
        </w:tc>
      </w:tr>
      <w:tr w:rsidR="00F17312" w14:paraId="5604EB0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5A1ED" w14:textId="77777777" w:rsidR="00F17312" w:rsidRDefault="00F17312" w:rsidP="00F17312">
            <w:pPr>
              <w:pStyle w:val="paragraph"/>
              <w:rPr>
                <w:rFonts w:ascii="Courier New" w:hAnsi="Courier New" w:cs="Courier New"/>
                <w:sz w:val="18"/>
                <w:szCs w:val="18"/>
                <w:lang w:val="en-GB"/>
              </w:rPr>
            </w:pPr>
            <w:proofErr w:type="spellStart"/>
            <w:r>
              <w:rPr>
                <w:rStyle w:val="spellingerror"/>
                <w:rFonts w:ascii="Courier New" w:hAnsi="Courier New" w:cs="Courier New"/>
                <w:color w:val="181818"/>
                <w:spacing w:val="-6"/>
                <w:position w:val="2"/>
                <w:sz w:val="18"/>
                <w:szCs w:val="18"/>
                <w:lang w:val="en-GB"/>
              </w:rPr>
              <w:t>bSChannelBwDL</w:t>
            </w:r>
            <w:proofErr w:type="spellEnd"/>
            <w:r>
              <w:rPr>
                <w:rStyle w:val="normaltextrun1"/>
                <w:rFonts w:ascii="Courier New" w:hAnsi="Courier New" w:cs="Courier New"/>
                <w:color w:val="181818"/>
                <w:spacing w:val="-6"/>
                <w:position w:val="2"/>
                <w:szCs w:val="18"/>
                <w:lang w:val="en-GB"/>
              </w:rPr>
              <w:t xml:space="preserve"> </w:t>
            </w:r>
          </w:p>
          <w:p w14:paraId="4BD1E487" w14:textId="77777777" w:rsidR="00F17312" w:rsidRDefault="00F17312" w:rsidP="00F17312">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38EA4E" w14:textId="77777777" w:rsidR="00F17312" w:rsidRDefault="00F17312" w:rsidP="00F1731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78819550" w14:textId="77777777" w:rsidR="00F17312" w:rsidRDefault="00F17312" w:rsidP="00F17312">
            <w:pPr>
              <w:pStyle w:val="TAL"/>
              <w:rPr>
                <w:rStyle w:val="normaltextrun1"/>
                <w:rFonts w:cs="Arial"/>
                <w:color w:val="181818"/>
                <w:spacing w:val="-6"/>
                <w:position w:val="2"/>
                <w:szCs w:val="18"/>
              </w:rPr>
            </w:pPr>
          </w:p>
          <w:p w14:paraId="1E4A1C3E" w14:textId="77777777" w:rsidR="00F17312" w:rsidRDefault="00F17312" w:rsidP="00F17312">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C2A4BDF" w14:textId="77777777" w:rsidR="00F17312" w:rsidRDefault="00F17312" w:rsidP="00F17312">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DAD5938" w14:textId="77777777" w:rsidR="00F17312" w:rsidRDefault="00F17312" w:rsidP="00F17312">
            <w:pPr>
              <w:pStyle w:val="TAL"/>
              <w:rPr>
                <w:lang w:eastAsia="zh-CN"/>
              </w:rPr>
            </w:pPr>
            <w:r>
              <w:t xml:space="preserve">type: </w:t>
            </w:r>
            <w:r>
              <w:rPr>
                <w:lang w:eastAsia="zh-CN"/>
              </w:rPr>
              <w:t>Integer</w:t>
            </w:r>
          </w:p>
          <w:p w14:paraId="1E447D75" w14:textId="77777777" w:rsidR="00F17312" w:rsidRDefault="00F17312" w:rsidP="00F17312">
            <w:pPr>
              <w:pStyle w:val="TAL"/>
            </w:pPr>
            <w:r>
              <w:t>multiplicity: 1</w:t>
            </w:r>
          </w:p>
          <w:p w14:paraId="448DA940" w14:textId="77777777" w:rsidR="00F17312" w:rsidRDefault="00F17312" w:rsidP="00F17312">
            <w:pPr>
              <w:pStyle w:val="TAL"/>
            </w:pPr>
            <w:proofErr w:type="spellStart"/>
            <w:r>
              <w:t>isOrdered</w:t>
            </w:r>
            <w:proofErr w:type="spellEnd"/>
            <w:r>
              <w:t>: N/A</w:t>
            </w:r>
          </w:p>
          <w:p w14:paraId="09A2DB7D" w14:textId="77777777" w:rsidR="00F17312" w:rsidRDefault="00F17312" w:rsidP="00F17312">
            <w:pPr>
              <w:pStyle w:val="TAL"/>
            </w:pPr>
            <w:proofErr w:type="spellStart"/>
            <w:r>
              <w:t>isUnique</w:t>
            </w:r>
            <w:proofErr w:type="spellEnd"/>
            <w:r>
              <w:t>: N/A</w:t>
            </w:r>
          </w:p>
          <w:p w14:paraId="47CAF8B7" w14:textId="77777777" w:rsidR="00F17312" w:rsidRDefault="00F17312" w:rsidP="00F17312">
            <w:pPr>
              <w:pStyle w:val="TAL"/>
            </w:pPr>
            <w:proofErr w:type="spellStart"/>
            <w:r>
              <w:t>defaultValue</w:t>
            </w:r>
            <w:proofErr w:type="spellEnd"/>
            <w:r>
              <w:t>: None</w:t>
            </w:r>
          </w:p>
          <w:p w14:paraId="50B4680F" w14:textId="77777777" w:rsidR="00F17312" w:rsidRDefault="00F17312" w:rsidP="00F17312">
            <w:pPr>
              <w:pStyle w:val="TAL"/>
              <w:rPr>
                <w:rFonts w:cs="Arial"/>
                <w:szCs w:val="18"/>
              </w:rPr>
            </w:pPr>
            <w:proofErr w:type="spellStart"/>
            <w:r>
              <w:t>isNullable</w:t>
            </w:r>
            <w:proofErr w:type="spellEnd"/>
            <w:r>
              <w:t xml:space="preserve">: </w:t>
            </w:r>
            <w:r>
              <w:rPr>
                <w:rFonts w:cs="Arial"/>
                <w:szCs w:val="18"/>
              </w:rPr>
              <w:t>False</w:t>
            </w:r>
          </w:p>
          <w:p w14:paraId="3408F0A6" w14:textId="77777777" w:rsidR="00F17312" w:rsidRDefault="00F17312" w:rsidP="00F17312">
            <w:pPr>
              <w:pStyle w:val="TAL"/>
            </w:pPr>
          </w:p>
        </w:tc>
      </w:tr>
      <w:tr w:rsidR="00F17312" w14:paraId="03D6906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9DD90" w14:textId="77777777" w:rsidR="00F17312" w:rsidRDefault="00F17312" w:rsidP="00F17312">
            <w:pPr>
              <w:pStyle w:val="paragraph"/>
              <w:rPr>
                <w:rFonts w:ascii="Courier New" w:hAnsi="Courier New" w:cs="Courier New"/>
                <w:sz w:val="18"/>
                <w:szCs w:val="18"/>
                <w:lang w:val="en-GB"/>
              </w:rPr>
            </w:pPr>
            <w:proofErr w:type="spellStart"/>
            <w:r>
              <w:rPr>
                <w:rStyle w:val="spellingerror"/>
                <w:rFonts w:ascii="Courier New" w:hAnsi="Courier New" w:cs="Courier New"/>
                <w:color w:val="181818"/>
                <w:spacing w:val="-6"/>
                <w:position w:val="2"/>
                <w:sz w:val="18"/>
                <w:szCs w:val="18"/>
                <w:lang w:val="en-GB"/>
              </w:rPr>
              <w:t>bSChannelBwUL</w:t>
            </w:r>
            <w:proofErr w:type="spellEnd"/>
            <w:r>
              <w:rPr>
                <w:rStyle w:val="normaltextrun1"/>
                <w:rFonts w:ascii="Courier New" w:hAnsi="Courier New" w:cs="Courier New"/>
                <w:color w:val="181818"/>
                <w:spacing w:val="-6"/>
                <w:position w:val="2"/>
                <w:szCs w:val="18"/>
                <w:lang w:val="en-GB"/>
              </w:rPr>
              <w:t xml:space="preserve"> </w:t>
            </w:r>
          </w:p>
          <w:p w14:paraId="1675AB9E" w14:textId="77777777" w:rsidR="00F17312" w:rsidRDefault="00F17312" w:rsidP="00F1731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B4578C2" w14:textId="77777777" w:rsidR="00F17312" w:rsidRDefault="00F17312" w:rsidP="00F1731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73367254" w14:textId="77777777" w:rsidR="00F17312" w:rsidRDefault="00F17312" w:rsidP="00F17312">
            <w:pPr>
              <w:pStyle w:val="TAL"/>
              <w:rPr>
                <w:rStyle w:val="normaltextrun1"/>
                <w:rFonts w:cs="Arial"/>
                <w:color w:val="181818"/>
                <w:spacing w:val="-6"/>
                <w:position w:val="2"/>
                <w:szCs w:val="18"/>
              </w:rPr>
            </w:pPr>
          </w:p>
          <w:p w14:paraId="0ACD0824" w14:textId="77777777" w:rsidR="00F17312" w:rsidRDefault="00F17312" w:rsidP="00F17312">
            <w:pPr>
              <w:pStyle w:val="TAL"/>
            </w:pPr>
            <w:proofErr w:type="spellStart"/>
            <w:r>
              <w:t>allowedValues</w:t>
            </w:r>
            <w:proofErr w:type="spellEnd"/>
            <w:r>
              <w:t>:</w:t>
            </w:r>
          </w:p>
          <w:p w14:paraId="76BDF7DC" w14:textId="77777777" w:rsidR="00F17312" w:rsidRDefault="00F17312" w:rsidP="00F1731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0DAA842" w14:textId="77777777" w:rsidR="00F17312" w:rsidRDefault="00F17312" w:rsidP="00F17312">
            <w:pPr>
              <w:pStyle w:val="TAL"/>
              <w:rPr>
                <w:lang w:eastAsia="zh-CN"/>
              </w:rPr>
            </w:pPr>
            <w:r>
              <w:t xml:space="preserve">type: </w:t>
            </w:r>
            <w:r>
              <w:rPr>
                <w:lang w:eastAsia="zh-CN"/>
              </w:rPr>
              <w:t>Integer</w:t>
            </w:r>
          </w:p>
          <w:p w14:paraId="0F75D734" w14:textId="77777777" w:rsidR="00F17312" w:rsidRDefault="00F17312" w:rsidP="00F17312">
            <w:pPr>
              <w:pStyle w:val="TAL"/>
            </w:pPr>
            <w:r>
              <w:t>multiplicity: 1</w:t>
            </w:r>
          </w:p>
          <w:p w14:paraId="36CD96AB" w14:textId="77777777" w:rsidR="00F17312" w:rsidRDefault="00F17312" w:rsidP="00F17312">
            <w:pPr>
              <w:pStyle w:val="TAL"/>
            </w:pPr>
            <w:proofErr w:type="spellStart"/>
            <w:r>
              <w:t>isOrdered</w:t>
            </w:r>
            <w:proofErr w:type="spellEnd"/>
            <w:r>
              <w:t>: N/A</w:t>
            </w:r>
          </w:p>
          <w:p w14:paraId="081A017B" w14:textId="77777777" w:rsidR="00F17312" w:rsidRDefault="00F17312" w:rsidP="00F17312">
            <w:pPr>
              <w:pStyle w:val="TAL"/>
            </w:pPr>
            <w:proofErr w:type="spellStart"/>
            <w:r>
              <w:t>isUnique</w:t>
            </w:r>
            <w:proofErr w:type="spellEnd"/>
            <w:r>
              <w:t>: N/A</w:t>
            </w:r>
          </w:p>
          <w:p w14:paraId="68B7799D" w14:textId="77777777" w:rsidR="00F17312" w:rsidRDefault="00F17312" w:rsidP="00F17312">
            <w:pPr>
              <w:pStyle w:val="TAL"/>
            </w:pPr>
            <w:proofErr w:type="spellStart"/>
            <w:r>
              <w:t>defaultValue</w:t>
            </w:r>
            <w:proofErr w:type="spellEnd"/>
            <w:r>
              <w:t>: None</w:t>
            </w:r>
          </w:p>
          <w:p w14:paraId="61C16322" w14:textId="77777777" w:rsidR="00F17312" w:rsidRDefault="00F17312" w:rsidP="00F17312">
            <w:pPr>
              <w:pStyle w:val="TAL"/>
              <w:rPr>
                <w:rFonts w:cs="Arial"/>
                <w:szCs w:val="18"/>
              </w:rPr>
            </w:pPr>
            <w:proofErr w:type="spellStart"/>
            <w:r>
              <w:t>isNullable</w:t>
            </w:r>
            <w:proofErr w:type="spellEnd"/>
            <w:r>
              <w:t xml:space="preserve">: </w:t>
            </w:r>
            <w:r>
              <w:rPr>
                <w:rFonts w:cs="Arial"/>
                <w:szCs w:val="18"/>
              </w:rPr>
              <w:t>False</w:t>
            </w:r>
          </w:p>
          <w:p w14:paraId="53050D28" w14:textId="77777777" w:rsidR="00F17312" w:rsidRDefault="00F17312" w:rsidP="00F17312">
            <w:pPr>
              <w:pStyle w:val="TAL"/>
            </w:pPr>
          </w:p>
        </w:tc>
      </w:tr>
      <w:tr w:rsidR="00F17312" w14:paraId="793BF63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E5CDD" w14:textId="77777777" w:rsidR="00F17312" w:rsidRDefault="00F17312" w:rsidP="00F17312">
            <w:pPr>
              <w:pStyle w:val="paragraph"/>
              <w:rPr>
                <w:rFonts w:ascii="Courier New" w:hAnsi="Courier New" w:cs="Courier New"/>
                <w:sz w:val="18"/>
                <w:szCs w:val="18"/>
                <w:lang w:val="en-GB"/>
              </w:rPr>
            </w:pPr>
            <w:proofErr w:type="spellStart"/>
            <w:r>
              <w:rPr>
                <w:rStyle w:val="spellingerror"/>
                <w:rFonts w:ascii="Courier New" w:hAnsi="Courier New" w:cs="Courier New"/>
                <w:color w:val="181818"/>
                <w:spacing w:val="-6"/>
                <w:position w:val="2"/>
                <w:sz w:val="18"/>
                <w:szCs w:val="18"/>
                <w:lang w:val="en-GB"/>
              </w:rPr>
              <w:t>bSChannelBwSUL</w:t>
            </w:r>
            <w:proofErr w:type="spellEnd"/>
            <w:r>
              <w:rPr>
                <w:rStyle w:val="normaltextrun1"/>
                <w:rFonts w:ascii="Courier New" w:hAnsi="Courier New" w:cs="Courier New"/>
                <w:color w:val="181818"/>
                <w:spacing w:val="-6"/>
                <w:position w:val="2"/>
                <w:szCs w:val="18"/>
                <w:lang w:val="en-GB"/>
              </w:rPr>
              <w:t xml:space="preserve"> </w:t>
            </w:r>
          </w:p>
          <w:p w14:paraId="79ED72E2" w14:textId="77777777" w:rsidR="00F17312" w:rsidRDefault="00F17312" w:rsidP="00F1731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55D37D2" w14:textId="77777777" w:rsidR="00F17312" w:rsidRDefault="00F17312" w:rsidP="00F1731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0433468A" w14:textId="77777777" w:rsidR="00F17312" w:rsidRDefault="00F17312" w:rsidP="00F17312">
            <w:pPr>
              <w:pStyle w:val="TAL"/>
              <w:rPr>
                <w:rStyle w:val="normaltextrun1"/>
                <w:rFonts w:cs="Arial"/>
                <w:color w:val="181818"/>
                <w:spacing w:val="-6"/>
                <w:position w:val="2"/>
                <w:szCs w:val="18"/>
              </w:rPr>
            </w:pPr>
          </w:p>
          <w:p w14:paraId="3E25C80B" w14:textId="77777777" w:rsidR="00F17312" w:rsidRDefault="00F17312" w:rsidP="00F17312">
            <w:pPr>
              <w:pStyle w:val="TAL"/>
            </w:pPr>
            <w:proofErr w:type="spellStart"/>
            <w:r>
              <w:t>allowedValues</w:t>
            </w:r>
            <w:proofErr w:type="spellEnd"/>
            <w:r>
              <w:t>:</w:t>
            </w:r>
          </w:p>
          <w:p w14:paraId="4A781268" w14:textId="77777777" w:rsidR="00F17312" w:rsidRDefault="00F17312" w:rsidP="00F1731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B66F366" w14:textId="77777777" w:rsidR="00F17312" w:rsidRDefault="00F17312" w:rsidP="00F17312">
            <w:pPr>
              <w:pStyle w:val="TAL"/>
              <w:rPr>
                <w:lang w:eastAsia="zh-CN"/>
              </w:rPr>
            </w:pPr>
            <w:r>
              <w:t xml:space="preserve">type: </w:t>
            </w:r>
            <w:r>
              <w:rPr>
                <w:lang w:eastAsia="zh-CN"/>
              </w:rPr>
              <w:t>Integer</w:t>
            </w:r>
          </w:p>
          <w:p w14:paraId="3794852B" w14:textId="77777777" w:rsidR="00F17312" w:rsidRDefault="00F17312" w:rsidP="00F17312">
            <w:pPr>
              <w:pStyle w:val="TAL"/>
            </w:pPr>
            <w:r>
              <w:t>multiplicity: 1</w:t>
            </w:r>
          </w:p>
          <w:p w14:paraId="57C598DD" w14:textId="77777777" w:rsidR="00F17312" w:rsidRDefault="00F17312" w:rsidP="00F17312">
            <w:pPr>
              <w:pStyle w:val="TAL"/>
            </w:pPr>
            <w:proofErr w:type="spellStart"/>
            <w:r>
              <w:t>isOrdered</w:t>
            </w:r>
            <w:proofErr w:type="spellEnd"/>
            <w:r>
              <w:t>: N/A</w:t>
            </w:r>
          </w:p>
          <w:p w14:paraId="528632BF" w14:textId="77777777" w:rsidR="00F17312" w:rsidRDefault="00F17312" w:rsidP="00F17312">
            <w:pPr>
              <w:pStyle w:val="TAL"/>
            </w:pPr>
            <w:proofErr w:type="spellStart"/>
            <w:r>
              <w:t>isUnique</w:t>
            </w:r>
            <w:proofErr w:type="spellEnd"/>
            <w:r>
              <w:t>: N/A</w:t>
            </w:r>
          </w:p>
          <w:p w14:paraId="0155A8C6" w14:textId="77777777" w:rsidR="00F17312" w:rsidRDefault="00F17312" w:rsidP="00F17312">
            <w:pPr>
              <w:pStyle w:val="TAL"/>
            </w:pPr>
            <w:proofErr w:type="spellStart"/>
            <w:r>
              <w:t>defaultValue</w:t>
            </w:r>
            <w:proofErr w:type="spellEnd"/>
            <w:r>
              <w:t>: None</w:t>
            </w:r>
          </w:p>
          <w:p w14:paraId="4E38702C" w14:textId="77777777" w:rsidR="00F17312" w:rsidRDefault="00F17312" w:rsidP="00F17312">
            <w:pPr>
              <w:pStyle w:val="TAL"/>
              <w:rPr>
                <w:rFonts w:cs="Arial"/>
                <w:szCs w:val="18"/>
              </w:rPr>
            </w:pPr>
            <w:proofErr w:type="spellStart"/>
            <w:r>
              <w:t>isNullable</w:t>
            </w:r>
            <w:proofErr w:type="spellEnd"/>
            <w:r>
              <w:t xml:space="preserve">: </w:t>
            </w:r>
            <w:r>
              <w:rPr>
                <w:rFonts w:cs="Arial"/>
                <w:szCs w:val="18"/>
              </w:rPr>
              <w:t>False</w:t>
            </w:r>
          </w:p>
          <w:p w14:paraId="66342352" w14:textId="77777777" w:rsidR="00F17312" w:rsidRDefault="00F17312" w:rsidP="00F17312">
            <w:pPr>
              <w:pStyle w:val="TAL"/>
            </w:pPr>
          </w:p>
        </w:tc>
      </w:tr>
      <w:tr w:rsidR="00F17312" w14:paraId="648A000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0F492"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7E934A32" w14:textId="77777777" w:rsidR="00F17312" w:rsidRDefault="00F17312" w:rsidP="00F17312">
            <w:pPr>
              <w:pStyle w:val="TAL"/>
            </w:pPr>
            <w:r>
              <w:t>This is the maximum transmission power in milliwatts (</w:t>
            </w:r>
            <w:proofErr w:type="spellStart"/>
            <w:r>
              <w:t>mW</w:t>
            </w:r>
            <w:proofErr w:type="spellEnd"/>
            <w:r>
              <w:t>) at the antenna port for all downlink channels, used simultaneously in a cell, added together.</w:t>
            </w:r>
          </w:p>
          <w:p w14:paraId="7392531A" w14:textId="77777777" w:rsidR="00F17312" w:rsidRDefault="00F17312" w:rsidP="00F17312">
            <w:pPr>
              <w:pStyle w:val="TAL"/>
            </w:pPr>
          </w:p>
          <w:p w14:paraId="4F8AFEDC" w14:textId="77777777" w:rsidR="00F17312" w:rsidRDefault="00F17312" w:rsidP="00F17312">
            <w:pPr>
              <w:pStyle w:val="TAL"/>
            </w:pPr>
            <w:proofErr w:type="spellStart"/>
            <w:r>
              <w:t>allowedValues</w:t>
            </w:r>
            <w:proofErr w:type="spellEnd"/>
            <w:r>
              <w:t>: N/A</w:t>
            </w:r>
          </w:p>
          <w:p w14:paraId="226025D9"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D98CD32" w14:textId="77777777" w:rsidR="00F17312" w:rsidRDefault="00F17312" w:rsidP="00F17312">
            <w:pPr>
              <w:pStyle w:val="TAL"/>
              <w:rPr>
                <w:lang w:eastAsia="zh-CN"/>
              </w:rPr>
            </w:pPr>
            <w:r>
              <w:t xml:space="preserve">type: </w:t>
            </w:r>
            <w:r>
              <w:rPr>
                <w:lang w:eastAsia="zh-CN"/>
              </w:rPr>
              <w:t>Integer</w:t>
            </w:r>
          </w:p>
          <w:p w14:paraId="4A04EF6C" w14:textId="77777777" w:rsidR="00F17312" w:rsidRDefault="00F17312" w:rsidP="00F17312">
            <w:pPr>
              <w:pStyle w:val="TAL"/>
            </w:pPr>
            <w:r>
              <w:t>multiplicity: 1</w:t>
            </w:r>
          </w:p>
          <w:p w14:paraId="3A61F088" w14:textId="77777777" w:rsidR="00F17312" w:rsidRDefault="00F17312" w:rsidP="00F17312">
            <w:pPr>
              <w:pStyle w:val="TAL"/>
            </w:pPr>
            <w:proofErr w:type="spellStart"/>
            <w:r>
              <w:t>isOrdered</w:t>
            </w:r>
            <w:proofErr w:type="spellEnd"/>
            <w:r>
              <w:t>: N/A</w:t>
            </w:r>
          </w:p>
          <w:p w14:paraId="5A555344" w14:textId="77777777" w:rsidR="00F17312" w:rsidRDefault="00F17312" w:rsidP="00F17312">
            <w:pPr>
              <w:pStyle w:val="TAL"/>
            </w:pPr>
            <w:proofErr w:type="spellStart"/>
            <w:r>
              <w:t>isUnique</w:t>
            </w:r>
            <w:proofErr w:type="spellEnd"/>
            <w:r>
              <w:t>: N/A</w:t>
            </w:r>
          </w:p>
          <w:p w14:paraId="16684AF2" w14:textId="77777777" w:rsidR="00F17312" w:rsidRDefault="00F17312" w:rsidP="00F17312">
            <w:pPr>
              <w:pStyle w:val="TAL"/>
            </w:pPr>
            <w:proofErr w:type="spellStart"/>
            <w:r>
              <w:t>defaultValue</w:t>
            </w:r>
            <w:proofErr w:type="spellEnd"/>
            <w:r>
              <w:t>: None</w:t>
            </w:r>
          </w:p>
          <w:p w14:paraId="3A0FE754" w14:textId="77777777" w:rsidR="00F17312" w:rsidRDefault="00F17312" w:rsidP="00F17312">
            <w:pPr>
              <w:pStyle w:val="TAL"/>
              <w:rPr>
                <w:rFonts w:cs="Arial"/>
                <w:szCs w:val="18"/>
              </w:rPr>
            </w:pPr>
            <w:proofErr w:type="spellStart"/>
            <w:r>
              <w:t>isNullable</w:t>
            </w:r>
            <w:proofErr w:type="spellEnd"/>
            <w:r>
              <w:t xml:space="preserve">: </w:t>
            </w:r>
            <w:r>
              <w:rPr>
                <w:rFonts w:cs="Arial"/>
                <w:szCs w:val="18"/>
              </w:rPr>
              <w:t>False</w:t>
            </w:r>
          </w:p>
          <w:p w14:paraId="0F2A4AF3" w14:textId="77777777" w:rsidR="00F17312" w:rsidRDefault="00F17312" w:rsidP="00F17312">
            <w:pPr>
              <w:pStyle w:val="TAL"/>
            </w:pPr>
          </w:p>
        </w:tc>
      </w:tr>
      <w:tr w:rsidR="00F17312" w14:paraId="25B69A4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0E045"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7187FF8" w14:textId="77777777" w:rsidR="00F17312" w:rsidRDefault="00F17312" w:rsidP="00F17312">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01F2432F" w14:textId="77777777" w:rsidR="00F17312" w:rsidRDefault="00F17312" w:rsidP="00F17312">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46081FBD" w14:textId="77777777" w:rsidR="00F17312" w:rsidRDefault="00F17312" w:rsidP="00F17312">
            <w:pPr>
              <w:pStyle w:val="TAL"/>
              <w:rPr>
                <w:lang w:eastAsia="zh-CN"/>
              </w:rPr>
            </w:pPr>
            <w:r>
              <w:t xml:space="preserve">type: </w:t>
            </w:r>
            <w:r>
              <w:rPr>
                <w:lang w:eastAsia="zh-CN"/>
              </w:rPr>
              <w:t>Integer</w:t>
            </w:r>
          </w:p>
          <w:p w14:paraId="40B6824F" w14:textId="77777777" w:rsidR="00F17312" w:rsidRDefault="00F17312" w:rsidP="00F17312">
            <w:pPr>
              <w:pStyle w:val="TAL"/>
            </w:pPr>
            <w:r>
              <w:t>multiplicity: 1</w:t>
            </w:r>
          </w:p>
          <w:p w14:paraId="34B1E9B7" w14:textId="77777777" w:rsidR="00F17312" w:rsidRDefault="00F17312" w:rsidP="00F17312">
            <w:pPr>
              <w:pStyle w:val="TAL"/>
            </w:pPr>
            <w:proofErr w:type="spellStart"/>
            <w:r>
              <w:t>isOrdered</w:t>
            </w:r>
            <w:proofErr w:type="spellEnd"/>
            <w:r>
              <w:t>: N/A</w:t>
            </w:r>
          </w:p>
          <w:p w14:paraId="285FE33B" w14:textId="77777777" w:rsidR="00F17312" w:rsidRDefault="00F17312" w:rsidP="00F17312">
            <w:pPr>
              <w:pStyle w:val="TAL"/>
            </w:pPr>
            <w:proofErr w:type="spellStart"/>
            <w:r>
              <w:t>isUnique</w:t>
            </w:r>
            <w:proofErr w:type="spellEnd"/>
            <w:r>
              <w:t>: N/A</w:t>
            </w:r>
          </w:p>
          <w:p w14:paraId="019D086F" w14:textId="77777777" w:rsidR="00F17312" w:rsidRDefault="00F17312" w:rsidP="00F17312">
            <w:pPr>
              <w:pStyle w:val="TAL"/>
            </w:pPr>
            <w:proofErr w:type="spellStart"/>
            <w:r>
              <w:t>defaultValue</w:t>
            </w:r>
            <w:proofErr w:type="spellEnd"/>
            <w:r>
              <w:t>: None</w:t>
            </w:r>
          </w:p>
          <w:p w14:paraId="00592E12" w14:textId="77777777" w:rsidR="00F17312" w:rsidRDefault="00F17312" w:rsidP="00F17312">
            <w:pPr>
              <w:pStyle w:val="TAL"/>
              <w:rPr>
                <w:rFonts w:cs="Arial"/>
                <w:szCs w:val="18"/>
              </w:rPr>
            </w:pPr>
            <w:proofErr w:type="spellStart"/>
            <w:r>
              <w:t>isNullable</w:t>
            </w:r>
            <w:proofErr w:type="spellEnd"/>
            <w:r>
              <w:t xml:space="preserve">: </w:t>
            </w:r>
            <w:r>
              <w:rPr>
                <w:rFonts w:cs="Arial"/>
                <w:szCs w:val="18"/>
              </w:rPr>
              <w:t>False</w:t>
            </w:r>
          </w:p>
          <w:p w14:paraId="78490E4D" w14:textId="77777777" w:rsidR="00F17312" w:rsidRDefault="00F17312" w:rsidP="00F17312">
            <w:pPr>
              <w:pStyle w:val="TAL"/>
            </w:pPr>
          </w:p>
        </w:tc>
      </w:tr>
      <w:tr w:rsidR="00F17312" w14:paraId="6C75295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9F60D"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5714383"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537DCEA" w14:textId="77777777" w:rsidR="00F17312" w:rsidRDefault="00F17312" w:rsidP="00F17312">
            <w:pPr>
              <w:pStyle w:val="TAL"/>
            </w:pPr>
            <w:proofErr w:type="spellStart"/>
            <w:r>
              <w:t>allowedValues</w:t>
            </w:r>
            <w:proofErr w:type="spellEnd"/>
            <w:r>
              <w:t>: 0 : 65535</w:t>
            </w:r>
          </w:p>
          <w:p w14:paraId="7B230586" w14:textId="77777777" w:rsidR="00F17312" w:rsidRDefault="00F17312" w:rsidP="00F17312">
            <w:pPr>
              <w:pStyle w:val="TAL"/>
            </w:pPr>
          </w:p>
          <w:p w14:paraId="0997E416"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2315E3F4" w14:textId="77777777" w:rsidR="00F17312" w:rsidRDefault="00F17312" w:rsidP="00F17312">
            <w:pPr>
              <w:pStyle w:val="TAL"/>
              <w:rPr>
                <w:color w:val="000000"/>
              </w:rPr>
            </w:pPr>
            <w:r>
              <w:rPr>
                <w:color w:val="000000"/>
              </w:rPr>
              <w:t>type: Integer</w:t>
            </w:r>
          </w:p>
          <w:p w14:paraId="19D6D7D1" w14:textId="77777777" w:rsidR="00F17312" w:rsidRDefault="00F17312" w:rsidP="00F17312">
            <w:pPr>
              <w:pStyle w:val="TAL"/>
              <w:rPr>
                <w:color w:val="000000"/>
              </w:rPr>
            </w:pPr>
            <w:r>
              <w:rPr>
                <w:color w:val="000000"/>
              </w:rPr>
              <w:t>multiplicity: 1</w:t>
            </w:r>
          </w:p>
          <w:p w14:paraId="62222E09" w14:textId="77777777" w:rsidR="00F17312" w:rsidRDefault="00F17312" w:rsidP="00F17312">
            <w:pPr>
              <w:pStyle w:val="TAL"/>
              <w:rPr>
                <w:color w:val="000000"/>
              </w:rPr>
            </w:pPr>
            <w:proofErr w:type="spellStart"/>
            <w:r>
              <w:rPr>
                <w:color w:val="000000"/>
              </w:rPr>
              <w:t>isOrdered</w:t>
            </w:r>
            <w:proofErr w:type="spellEnd"/>
            <w:r>
              <w:rPr>
                <w:color w:val="000000"/>
              </w:rPr>
              <w:t>: N/A</w:t>
            </w:r>
          </w:p>
          <w:p w14:paraId="544D098D" w14:textId="77777777" w:rsidR="00F17312" w:rsidRDefault="00F17312" w:rsidP="00F17312">
            <w:pPr>
              <w:pStyle w:val="TAL"/>
              <w:rPr>
                <w:color w:val="000000"/>
              </w:rPr>
            </w:pPr>
            <w:proofErr w:type="spellStart"/>
            <w:r>
              <w:rPr>
                <w:color w:val="000000"/>
              </w:rPr>
              <w:t>isUnique</w:t>
            </w:r>
            <w:proofErr w:type="spellEnd"/>
            <w:r>
              <w:rPr>
                <w:color w:val="000000"/>
              </w:rPr>
              <w:t>: N/A</w:t>
            </w:r>
          </w:p>
          <w:p w14:paraId="2A7450D9" w14:textId="77777777" w:rsidR="00F17312" w:rsidRDefault="00F17312" w:rsidP="00F17312">
            <w:pPr>
              <w:pStyle w:val="TAL"/>
              <w:rPr>
                <w:color w:val="000000"/>
              </w:rPr>
            </w:pPr>
            <w:proofErr w:type="spellStart"/>
            <w:r>
              <w:rPr>
                <w:color w:val="000000"/>
              </w:rPr>
              <w:t>defaultValue</w:t>
            </w:r>
            <w:proofErr w:type="spellEnd"/>
            <w:r>
              <w:rPr>
                <w:color w:val="000000"/>
              </w:rPr>
              <w:t>: None</w:t>
            </w:r>
          </w:p>
          <w:p w14:paraId="4B4E5A84" w14:textId="77777777" w:rsidR="00F17312" w:rsidRDefault="00F17312" w:rsidP="00F17312">
            <w:pPr>
              <w:pStyle w:val="TAL"/>
              <w:rPr>
                <w:color w:val="000000"/>
              </w:rPr>
            </w:pPr>
            <w:proofErr w:type="spellStart"/>
            <w:r>
              <w:rPr>
                <w:color w:val="000000"/>
              </w:rPr>
              <w:t>isNullable</w:t>
            </w:r>
            <w:proofErr w:type="spellEnd"/>
            <w:r>
              <w:rPr>
                <w:color w:val="000000"/>
              </w:rPr>
              <w:t>: False</w:t>
            </w:r>
          </w:p>
          <w:p w14:paraId="17F350F3" w14:textId="77777777" w:rsidR="00F17312" w:rsidRDefault="00F17312" w:rsidP="00F17312">
            <w:pPr>
              <w:pStyle w:val="TAL"/>
            </w:pPr>
          </w:p>
        </w:tc>
      </w:tr>
      <w:tr w:rsidR="00F17312" w14:paraId="767F1D0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F7E6A" w14:textId="77777777" w:rsidR="00F17312" w:rsidRDefault="00F17312" w:rsidP="00F17312">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7E618EEE"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FB54C46" w14:textId="77777777" w:rsidR="00F17312" w:rsidRDefault="00F17312" w:rsidP="00F17312">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693C1788" w14:textId="77777777" w:rsidR="00F17312" w:rsidRDefault="00F17312" w:rsidP="00F17312">
            <w:pPr>
              <w:spacing w:after="0"/>
              <w:rPr>
                <w:rFonts w:ascii="Arial" w:eastAsia="Arial" w:hAnsi="Arial" w:cs="Arial"/>
                <w:color w:val="000000"/>
                <w:sz w:val="18"/>
                <w:szCs w:val="18"/>
              </w:rPr>
            </w:pPr>
          </w:p>
          <w:p w14:paraId="415FB138" w14:textId="77777777" w:rsidR="00F17312" w:rsidRDefault="00F17312" w:rsidP="00F17312">
            <w:pPr>
              <w:pStyle w:val="TAL"/>
            </w:pPr>
            <w:proofErr w:type="spellStart"/>
            <w:r>
              <w:t>allowedValues</w:t>
            </w:r>
            <w:proofErr w:type="spellEnd"/>
            <w:r>
              <w:t>: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0F1E9201" w14:textId="77777777" w:rsidR="00F17312" w:rsidRDefault="00F17312" w:rsidP="00F17312">
            <w:pPr>
              <w:pStyle w:val="TAL"/>
              <w:rPr>
                <w:color w:val="000000"/>
              </w:rPr>
            </w:pPr>
            <w:r>
              <w:rPr>
                <w:color w:val="000000"/>
              </w:rPr>
              <w:t>type: Integer</w:t>
            </w:r>
          </w:p>
          <w:p w14:paraId="22D3EFFB" w14:textId="77777777" w:rsidR="00F17312" w:rsidRDefault="00F17312" w:rsidP="00F17312">
            <w:pPr>
              <w:pStyle w:val="TAL"/>
              <w:rPr>
                <w:color w:val="000000"/>
              </w:rPr>
            </w:pPr>
            <w:r>
              <w:rPr>
                <w:color w:val="000000"/>
              </w:rPr>
              <w:t>multiplicity: 1</w:t>
            </w:r>
          </w:p>
          <w:p w14:paraId="37AA2BD4" w14:textId="77777777" w:rsidR="00F17312" w:rsidRDefault="00F17312" w:rsidP="00F17312">
            <w:pPr>
              <w:pStyle w:val="TAL"/>
              <w:rPr>
                <w:color w:val="000000"/>
              </w:rPr>
            </w:pPr>
            <w:proofErr w:type="spellStart"/>
            <w:r>
              <w:rPr>
                <w:color w:val="000000"/>
              </w:rPr>
              <w:t>isOrdered</w:t>
            </w:r>
            <w:proofErr w:type="spellEnd"/>
            <w:r>
              <w:rPr>
                <w:color w:val="000000"/>
              </w:rPr>
              <w:t>: N/A</w:t>
            </w:r>
          </w:p>
          <w:p w14:paraId="16602DF9" w14:textId="77777777" w:rsidR="00F17312" w:rsidRDefault="00F17312" w:rsidP="00F17312">
            <w:pPr>
              <w:pStyle w:val="TAL"/>
              <w:rPr>
                <w:color w:val="000000"/>
              </w:rPr>
            </w:pPr>
            <w:proofErr w:type="spellStart"/>
            <w:r>
              <w:rPr>
                <w:color w:val="000000"/>
              </w:rPr>
              <w:t>isUnique</w:t>
            </w:r>
            <w:proofErr w:type="spellEnd"/>
            <w:r>
              <w:rPr>
                <w:color w:val="000000"/>
              </w:rPr>
              <w:t>: N/A</w:t>
            </w:r>
          </w:p>
          <w:p w14:paraId="02D067A7" w14:textId="77777777" w:rsidR="00F17312" w:rsidRDefault="00F17312" w:rsidP="00F17312">
            <w:pPr>
              <w:pStyle w:val="TAL"/>
              <w:rPr>
                <w:color w:val="000000"/>
              </w:rPr>
            </w:pPr>
            <w:proofErr w:type="spellStart"/>
            <w:r>
              <w:rPr>
                <w:color w:val="000000"/>
              </w:rPr>
              <w:t>defaultValue</w:t>
            </w:r>
            <w:proofErr w:type="spellEnd"/>
            <w:r>
              <w:rPr>
                <w:color w:val="000000"/>
              </w:rPr>
              <w:t>: None</w:t>
            </w:r>
          </w:p>
          <w:p w14:paraId="10251C01" w14:textId="77777777" w:rsidR="00F17312" w:rsidRDefault="00F17312" w:rsidP="00F17312">
            <w:pPr>
              <w:pStyle w:val="TAL"/>
              <w:rPr>
                <w:color w:val="000000"/>
              </w:rPr>
            </w:pPr>
            <w:proofErr w:type="spellStart"/>
            <w:r>
              <w:rPr>
                <w:color w:val="000000"/>
              </w:rPr>
              <w:t>isNullable</w:t>
            </w:r>
            <w:proofErr w:type="spellEnd"/>
            <w:r>
              <w:rPr>
                <w:color w:val="000000"/>
              </w:rPr>
              <w:t>: False</w:t>
            </w:r>
          </w:p>
          <w:p w14:paraId="7AB01DE4" w14:textId="77777777" w:rsidR="00F17312" w:rsidRDefault="00F17312" w:rsidP="00F17312">
            <w:pPr>
              <w:pStyle w:val="TAL"/>
            </w:pPr>
          </w:p>
          <w:p w14:paraId="5177A844" w14:textId="77777777" w:rsidR="00F17312" w:rsidRDefault="00F17312" w:rsidP="00F17312">
            <w:pPr>
              <w:pStyle w:val="TAL"/>
            </w:pPr>
          </w:p>
        </w:tc>
      </w:tr>
      <w:tr w:rsidR="00F17312" w14:paraId="2BB7F27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99E11" w14:textId="77777777" w:rsidR="00F17312" w:rsidRDefault="00F17312" w:rsidP="00F17312">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0B81A3DB"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77CC73" w14:textId="77777777" w:rsidR="00F17312" w:rsidRDefault="00F17312" w:rsidP="00F17312">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19EAFA9F" w14:textId="77777777" w:rsidR="00F17312" w:rsidRDefault="00F17312" w:rsidP="00F17312">
            <w:pPr>
              <w:pStyle w:val="TAL"/>
              <w:rPr>
                <w:color w:val="000000"/>
              </w:rPr>
            </w:pPr>
          </w:p>
          <w:p w14:paraId="669D6AFE" w14:textId="77777777" w:rsidR="00F17312" w:rsidRDefault="00F17312" w:rsidP="00F17312">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401E8C2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6EF4AEDA" w14:textId="77777777" w:rsidR="00F17312" w:rsidRDefault="00F17312" w:rsidP="00F17312">
            <w:pPr>
              <w:pStyle w:val="TAL"/>
              <w:rPr>
                <w:color w:val="000000"/>
              </w:rPr>
            </w:pPr>
            <w:r>
              <w:rPr>
                <w:color w:val="000000"/>
              </w:rPr>
              <w:t>type: Integer</w:t>
            </w:r>
          </w:p>
          <w:p w14:paraId="3BE4E1D9" w14:textId="77777777" w:rsidR="00F17312" w:rsidRDefault="00F17312" w:rsidP="00F17312">
            <w:pPr>
              <w:pStyle w:val="TAL"/>
              <w:rPr>
                <w:color w:val="000000"/>
              </w:rPr>
            </w:pPr>
            <w:r>
              <w:rPr>
                <w:color w:val="000000"/>
              </w:rPr>
              <w:t>multiplicity: 1</w:t>
            </w:r>
          </w:p>
          <w:p w14:paraId="56B91706" w14:textId="77777777" w:rsidR="00F17312" w:rsidRDefault="00F17312" w:rsidP="00F17312">
            <w:pPr>
              <w:pStyle w:val="TAL"/>
              <w:rPr>
                <w:color w:val="000000"/>
              </w:rPr>
            </w:pPr>
            <w:proofErr w:type="spellStart"/>
            <w:r>
              <w:rPr>
                <w:color w:val="000000"/>
              </w:rPr>
              <w:t>isOrdered</w:t>
            </w:r>
            <w:proofErr w:type="spellEnd"/>
            <w:r>
              <w:rPr>
                <w:color w:val="000000"/>
              </w:rPr>
              <w:t>: N/A</w:t>
            </w:r>
          </w:p>
          <w:p w14:paraId="15B52F2D" w14:textId="77777777" w:rsidR="00F17312" w:rsidRDefault="00F17312" w:rsidP="00F17312">
            <w:pPr>
              <w:pStyle w:val="TAL"/>
              <w:rPr>
                <w:color w:val="000000"/>
              </w:rPr>
            </w:pPr>
            <w:proofErr w:type="spellStart"/>
            <w:r>
              <w:rPr>
                <w:color w:val="000000"/>
              </w:rPr>
              <w:t>isUnique</w:t>
            </w:r>
            <w:proofErr w:type="spellEnd"/>
            <w:r>
              <w:rPr>
                <w:color w:val="000000"/>
              </w:rPr>
              <w:t>: N/A</w:t>
            </w:r>
          </w:p>
          <w:p w14:paraId="62DF9DB3" w14:textId="77777777" w:rsidR="00F17312" w:rsidRDefault="00F17312" w:rsidP="00F17312">
            <w:pPr>
              <w:pStyle w:val="TAL"/>
              <w:rPr>
                <w:color w:val="000000"/>
              </w:rPr>
            </w:pPr>
            <w:proofErr w:type="spellStart"/>
            <w:r>
              <w:rPr>
                <w:color w:val="000000"/>
              </w:rPr>
              <w:t>defaultValue</w:t>
            </w:r>
            <w:proofErr w:type="spellEnd"/>
            <w:r>
              <w:rPr>
                <w:color w:val="000000"/>
              </w:rPr>
              <w:t>: None</w:t>
            </w:r>
          </w:p>
          <w:p w14:paraId="37B1B964" w14:textId="77777777" w:rsidR="00F17312" w:rsidRDefault="00F17312" w:rsidP="00F17312">
            <w:pPr>
              <w:pStyle w:val="TAL"/>
              <w:rPr>
                <w:color w:val="000000"/>
              </w:rPr>
            </w:pPr>
            <w:proofErr w:type="spellStart"/>
            <w:r>
              <w:rPr>
                <w:color w:val="000000"/>
              </w:rPr>
              <w:t>isNullable</w:t>
            </w:r>
            <w:proofErr w:type="spellEnd"/>
            <w:r>
              <w:rPr>
                <w:color w:val="000000"/>
              </w:rPr>
              <w:t>: False</w:t>
            </w:r>
          </w:p>
          <w:p w14:paraId="3821F13E" w14:textId="77777777" w:rsidR="00F17312" w:rsidRDefault="00F17312" w:rsidP="00F17312">
            <w:pPr>
              <w:pStyle w:val="TAL"/>
            </w:pPr>
          </w:p>
          <w:p w14:paraId="0930AF0B" w14:textId="77777777" w:rsidR="00F17312" w:rsidRDefault="00F17312" w:rsidP="00F17312">
            <w:pPr>
              <w:pStyle w:val="TAL"/>
            </w:pPr>
          </w:p>
        </w:tc>
      </w:tr>
      <w:tr w:rsidR="00F17312" w14:paraId="5FBA696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DA548"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341AA422" w14:textId="77777777" w:rsidR="00F17312" w:rsidRDefault="00F17312" w:rsidP="00F17312">
            <w:pPr>
              <w:pStyle w:val="TAL"/>
            </w:pPr>
            <w:r>
              <w:t>Cyclic prefix as defined in TS 38.211 [32], subclause 4.2.</w:t>
            </w:r>
          </w:p>
          <w:p w14:paraId="7D17722E" w14:textId="77777777" w:rsidR="00F17312" w:rsidRDefault="00F17312" w:rsidP="00F17312">
            <w:pPr>
              <w:pStyle w:val="TAL"/>
            </w:pPr>
          </w:p>
          <w:p w14:paraId="07845A02" w14:textId="77777777" w:rsidR="00F17312" w:rsidRDefault="00F17312" w:rsidP="00F17312">
            <w:pPr>
              <w:pStyle w:val="TAL"/>
            </w:pPr>
            <w:proofErr w:type="spellStart"/>
            <w:r>
              <w:t>allowedValues</w:t>
            </w:r>
            <w:proofErr w:type="spellEnd"/>
            <w:r>
              <w:t>:</w:t>
            </w:r>
          </w:p>
          <w:p w14:paraId="7B7DA59C" w14:textId="77777777" w:rsidR="00F17312" w:rsidRDefault="00F17312" w:rsidP="00F17312">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E475C4B" w14:textId="77777777" w:rsidR="00F17312" w:rsidRDefault="00F17312" w:rsidP="00F17312">
            <w:pPr>
              <w:pStyle w:val="TAL"/>
            </w:pPr>
            <w:r>
              <w:t>type: ENUM</w:t>
            </w:r>
          </w:p>
          <w:p w14:paraId="32AC5E39" w14:textId="77777777" w:rsidR="00F17312" w:rsidRDefault="00F17312" w:rsidP="00F17312">
            <w:pPr>
              <w:pStyle w:val="TAL"/>
            </w:pPr>
            <w:r>
              <w:t>multiplicity: 1</w:t>
            </w:r>
          </w:p>
          <w:p w14:paraId="19A7744C" w14:textId="77777777" w:rsidR="00F17312" w:rsidRDefault="00F17312" w:rsidP="00F17312">
            <w:pPr>
              <w:pStyle w:val="TAL"/>
            </w:pPr>
            <w:proofErr w:type="spellStart"/>
            <w:r>
              <w:t>isOrdered</w:t>
            </w:r>
            <w:proofErr w:type="spellEnd"/>
            <w:r>
              <w:t>: N/A</w:t>
            </w:r>
          </w:p>
          <w:p w14:paraId="482534F1" w14:textId="77777777" w:rsidR="00F17312" w:rsidRDefault="00F17312" w:rsidP="00F17312">
            <w:pPr>
              <w:pStyle w:val="TAL"/>
            </w:pPr>
            <w:proofErr w:type="spellStart"/>
            <w:r>
              <w:t>isUnique</w:t>
            </w:r>
            <w:proofErr w:type="spellEnd"/>
            <w:r>
              <w:t>: N/A</w:t>
            </w:r>
          </w:p>
          <w:p w14:paraId="566CD745" w14:textId="77777777" w:rsidR="00F17312" w:rsidRDefault="00F17312" w:rsidP="00F17312">
            <w:pPr>
              <w:pStyle w:val="TAL"/>
            </w:pPr>
            <w:proofErr w:type="spellStart"/>
            <w:r>
              <w:t>defaultValue</w:t>
            </w:r>
            <w:proofErr w:type="spellEnd"/>
            <w:r>
              <w:t>: None</w:t>
            </w:r>
          </w:p>
          <w:p w14:paraId="288B441D" w14:textId="77777777" w:rsidR="00F17312" w:rsidRDefault="00F17312" w:rsidP="00F17312">
            <w:pPr>
              <w:pStyle w:val="TAL"/>
              <w:rPr>
                <w:rFonts w:cs="Arial"/>
                <w:szCs w:val="18"/>
              </w:rPr>
            </w:pPr>
            <w:proofErr w:type="spellStart"/>
            <w:r>
              <w:t>isNullable</w:t>
            </w:r>
            <w:proofErr w:type="spellEnd"/>
            <w:r>
              <w:t xml:space="preserve">: </w:t>
            </w:r>
            <w:r>
              <w:rPr>
                <w:rFonts w:cs="Arial"/>
                <w:szCs w:val="18"/>
              </w:rPr>
              <w:t>False</w:t>
            </w:r>
          </w:p>
          <w:p w14:paraId="01C0E268" w14:textId="77777777" w:rsidR="00F17312" w:rsidRDefault="00F17312" w:rsidP="00F17312">
            <w:pPr>
              <w:pStyle w:val="TAL"/>
            </w:pPr>
          </w:p>
        </w:tc>
      </w:tr>
      <w:tr w:rsidR="00F17312" w14:paraId="7F2FE4D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A620D" w14:textId="77777777" w:rsidR="00F17312" w:rsidRDefault="00F17312" w:rsidP="00F17312">
            <w:pPr>
              <w:pStyle w:val="TAL"/>
              <w:rPr>
                <w:rFonts w:ascii="Courier New" w:hAnsi="Courier New" w:cs="Courier New"/>
              </w:rPr>
            </w:pPr>
            <w:bookmarkStart w:id="18" w:name="localEndPoint"/>
            <w:proofErr w:type="spellStart"/>
            <w:r>
              <w:rPr>
                <w:rFonts w:ascii="Courier New" w:hAnsi="Courier New" w:cs="Courier New"/>
              </w:rPr>
              <w:t>local</w:t>
            </w:r>
            <w:bookmarkEnd w:id="18"/>
            <w:r>
              <w:rPr>
                <w:rFonts w:ascii="Courier New" w:hAnsi="Courier New" w:cs="Courier New"/>
              </w:rPr>
              <w:t>Address</w:t>
            </w:r>
            <w:proofErr w:type="spellEnd"/>
            <w:r>
              <w:rPr>
                <w:rFonts w:ascii="Courier New" w:hAnsi="Courier New" w:cs="Courier New"/>
              </w:rPr>
              <w:t xml:space="preserve"> </w:t>
            </w:r>
          </w:p>
          <w:p w14:paraId="454037BB" w14:textId="77777777" w:rsidR="00F17312" w:rsidRDefault="00F17312" w:rsidP="00F17312">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BA6E4D0" w14:textId="77777777" w:rsidR="00F17312" w:rsidRDefault="00F17312" w:rsidP="00F17312">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5CA4DE45" w14:textId="77777777" w:rsidR="00F17312" w:rsidRDefault="00F17312" w:rsidP="00F17312">
            <w:pPr>
              <w:pStyle w:val="TAL"/>
              <w:rPr>
                <w:color w:val="000000"/>
              </w:rPr>
            </w:pPr>
          </w:p>
          <w:p w14:paraId="3BEFEDAF" w14:textId="77777777" w:rsidR="00F17312" w:rsidRDefault="00F17312" w:rsidP="00F17312">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7E7E2CA2"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834FCB" w14:textId="77777777" w:rsidR="00F17312" w:rsidRDefault="00F17312" w:rsidP="00F17312">
            <w:pPr>
              <w:pStyle w:val="TAL"/>
            </w:pPr>
            <w:r>
              <w:t xml:space="preserve">type: </w:t>
            </w:r>
            <w:proofErr w:type="spellStart"/>
            <w:r>
              <w:rPr>
                <w:rFonts w:eastAsia="等线" w:cs="Arial"/>
              </w:rPr>
              <w:t>AddressWithVlan</w:t>
            </w:r>
            <w:proofErr w:type="spellEnd"/>
          </w:p>
          <w:p w14:paraId="4D98EBD9" w14:textId="77777777" w:rsidR="00F17312" w:rsidRDefault="00F17312" w:rsidP="00F17312">
            <w:pPr>
              <w:pStyle w:val="TAL"/>
            </w:pPr>
            <w:r>
              <w:t xml:space="preserve">multiplicity: </w:t>
            </w:r>
            <w:r>
              <w:rPr>
                <w:rFonts w:eastAsia="等线" w:cs="Arial"/>
              </w:rPr>
              <w:t>1</w:t>
            </w:r>
          </w:p>
          <w:p w14:paraId="7E9CBA25" w14:textId="77777777" w:rsidR="00F17312" w:rsidRDefault="00F17312" w:rsidP="00F17312">
            <w:pPr>
              <w:pStyle w:val="TAL"/>
            </w:pPr>
            <w:proofErr w:type="spellStart"/>
            <w:r>
              <w:t>isOrdered</w:t>
            </w:r>
            <w:proofErr w:type="spellEnd"/>
            <w:r>
              <w:t xml:space="preserve">: </w:t>
            </w:r>
            <w:r>
              <w:rPr>
                <w:rFonts w:eastAsia="等线" w:cs="Arial"/>
              </w:rPr>
              <w:t>False</w:t>
            </w:r>
          </w:p>
          <w:p w14:paraId="5D9E273C" w14:textId="77777777" w:rsidR="00F17312" w:rsidRDefault="00F17312" w:rsidP="00F17312">
            <w:pPr>
              <w:pStyle w:val="TAL"/>
            </w:pPr>
            <w:proofErr w:type="spellStart"/>
            <w:r>
              <w:t>isUnique</w:t>
            </w:r>
            <w:proofErr w:type="spellEnd"/>
            <w:r>
              <w:t>: N/A</w:t>
            </w:r>
          </w:p>
          <w:p w14:paraId="17540423" w14:textId="77777777" w:rsidR="00F17312" w:rsidRDefault="00F17312" w:rsidP="00F17312">
            <w:pPr>
              <w:pStyle w:val="TAL"/>
            </w:pPr>
            <w:proofErr w:type="spellStart"/>
            <w:r>
              <w:t>defaultValue</w:t>
            </w:r>
            <w:proofErr w:type="spellEnd"/>
            <w:r>
              <w:t>: None</w:t>
            </w:r>
          </w:p>
          <w:p w14:paraId="0D2F764E" w14:textId="77777777" w:rsidR="00F17312" w:rsidRDefault="00F17312" w:rsidP="00F17312">
            <w:pPr>
              <w:pStyle w:val="TAL"/>
            </w:pPr>
            <w:proofErr w:type="spellStart"/>
            <w:r>
              <w:t>isNullable</w:t>
            </w:r>
            <w:proofErr w:type="spellEnd"/>
            <w:r>
              <w:t>: False</w:t>
            </w:r>
          </w:p>
          <w:p w14:paraId="70DA3BAA" w14:textId="77777777" w:rsidR="00F17312" w:rsidRDefault="00F17312" w:rsidP="00F17312">
            <w:pPr>
              <w:pStyle w:val="TAL"/>
            </w:pPr>
          </w:p>
        </w:tc>
      </w:tr>
      <w:tr w:rsidR="00F17312" w14:paraId="0A7D5F0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ADE26" w14:textId="77777777" w:rsidR="00F17312" w:rsidRDefault="00F17312" w:rsidP="00F17312">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DD9541B" w14:textId="77777777" w:rsidR="00F17312" w:rsidRDefault="00F17312" w:rsidP="00F1731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57C9D34" w14:textId="77777777" w:rsidR="00F17312" w:rsidRDefault="00F17312" w:rsidP="00F17312">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8A77E13"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type: String</w:t>
            </w:r>
          </w:p>
          <w:p w14:paraId="7C9C82DA"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multiplicity: 1</w:t>
            </w:r>
          </w:p>
          <w:p w14:paraId="1B54F13D" w14:textId="77777777" w:rsidR="00F17312" w:rsidRDefault="00F17312" w:rsidP="00F17312">
            <w:pPr>
              <w:keepNext/>
              <w:keepLines/>
              <w:spacing w:after="0"/>
              <w:rPr>
                <w:rFonts w:ascii="Arial" w:eastAsia="等线" w:hAnsi="Arial" w:cs="Arial"/>
                <w:sz w:val="18"/>
              </w:rPr>
            </w:pPr>
            <w:proofErr w:type="spellStart"/>
            <w:r>
              <w:rPr>
                <w:rFonts w:ascii="Arial" w:eastAsia="等线" w:hAnsi="Arial" w:cs="Arial"/>
                <w:sz w:val="18"/>
              </w:rPr>
              <w:t>isOrdered</w:t>
            </w:r>
            <w:proofErr w:type="spellEnd"/>
            <w:r>
              <w:rPr>
                <w:rFonts w:ascii="Arial" w:eastAsia="等线" w:hAnsi="Arial" w:cs="Arial"/>
                <w:sz w:val="18"/>
              </w:rPr>
              <w:t>: N/A</w:t>
            </w:r>
          </w:p>
          <w:p w14:paraId="24B7775F" w14:textId="77777777" w:rsidR="00F17312" w:rsidRDefault="00F17312" w:rsidP="00F17312">
            <w:pPr>
              <w:keepNext/>
              <w:keepLines/>
              <w:spacing w:after="0"/>
              <w:rPr>
                <w:rFonts w:ascii="Arial" w:eastAsia="等线" w:hAnsi="Arial" w:cs="Arial"/>
                <w:sz w:val="18"/>
              </w:rPr>
            </w:pPr>
            <w:proofErr w:type="spellStart"/>
            <w:r>
              <w:rPr>
                <w:rFonts w:ascii="Arial" w:eastAsia="等线" w:hAnsi="Arial" w:cs="Arial"/>
                <w:sz w:val="18"/>
              </w:rPr>
              <w:t>isUnique</w:t>
            </w:r>
            <w:proofErr w:type="spellEnd"/>
            <w:r>
              <w:rPr>
                <w:rFonts w:ascii="Arial" w:eastAsia="等线" w:hAnsi="Arial" w:cs="Arial"/>
                <w:sz w:val="18"/>
              </w:rPr>
              <w:t>: N/A</w:t>
            </w:r>
          </w:p>
          <w:p w14:paraId="2D6B328F" w14:textId="77777777" w:rsidR="00F17312" w:rsidRDefault="00F17312" w:rsidP="00F17312">
            <w:pPr>
              <w:keepNext/>
              <w:keepLines/>
              <w:spacing w:after="0"/>
              <w:rPr>
                <w:rFonts w:ascii="Arial" w:eastAsia="等线" w:hAnsi="Arial" w:cs="Arial"/>
                <w:sz w:val="18"/>
              </w:rPr>
            </w:pPr>
            <w:proofErr w:type="spellStart"/>
            <w:r>
              <w:rPr>
                <w:rFonts w:ascii="Arial" w:eastAsia="等线" w:hAnsi="Arial" w:cs="Arial"/>
                <w:sz w:val="18"/>
              </w:rPr>
              <w:t>defaultValue</w:t>
            </w:r>
            <w:proofErr w:type="spellEnd"/>
            <w:r>
              <w:rPr>
                <w:rFonts w:ascii="Arial" w:eastAsia="等线" w:hAnsi="Arial" w:cs="Arial"/>
                <w:sz w:val="18"/>
              </w:rPr>
              <w:t>: None</w:t>
            </w:r>
          </w:p>
          <w:p w14:paraId="047F5086" w14:textId="77777777" w:rsidR="00F17312" w:rsidRDefault="00F17312" w:rsidP="00F17312">
            <w:pPr>
              <w:keepNext/>
              <w:keepLines/>
              <w:spacing w:after="0"/>
              <w:rPr>
                <w:rFonts w:ascii="Arial" w:eastAsia="等线" w:hAnsi="Arial" w:cs="Arial"/>
                <w:sz w:val="18"/>
                <w:szCs w:val="18"/>
              </w:rPr>
            </w:pPr>
            <w:proofErr w:type="spellStart"/>
            <w:r>
              <w:rPr>
                <w:rFonts w:ascii="Arial" w:eastAsia="等线" w:hAnsi="Arial" w:cs="Arial"/>
                <w:sz w:val="18"/>
              </w:rPr>
              <w:t>isNullable</w:t>
            </w:r>
            <w:proofErr w:type="spellEnd"/>
            <w:r>
              <w:rPr>
                <w:rFonts w:ascii="Arial" w:eastAsia="等线" w:hAnsi="Arial" w:cs="Arial"/>
                <w:sz w:val="18"/>
              </w:rPr>
              <w:t xml:space="preserve">: </w:t>
            </w:r>
            <w:r>
              <w:rPr>
                <w:rFonts w:ascii="Arial" w:eastAsia="等线" w:hAnsi="Arial" w:cs="Arial"/>
                <w:sz w:val="18"/>
                <w:szCs w:val="18"/>
              </w:rPr>
              <w:t>False</w:t>
            </w:r>
          </w:p>
          <w:p w14:paraId="2340DD7A" w14:textId="77777777" w:rsidR="00F17312" w:rsidRDefault="00F17312" w:rsidP="00F17312">
            <w:pPr>
              <w:pStyle w:val="TAL"/>
            </w:pPr>
          </w:p>
        </w:tc>
      </w:tr>
      <w:tr w:rsidR="00F17312" w14:paraId="1028D5E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32A85" w14:textId="77777777" w:rsidR="00F17312" w:rsidRDefault="00F17312" w:rsidP="00F17312">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272F2C8" w14:textId="77777777" w:rsidR="00F17312" w:rsidRDefault="00F17312" w:rsidP="00F1731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ED89A8E"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AE0065"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type: String</w:t>
            </w:r>
          </w:p>
          <w:p w14:paraId="1C51EF1F" w14:textId="77777777" w:rsidR="00F17312" w:rsidRDefault="00F17312" w:rsidP="00F17312">
            <w:pPr>
              <w:keepNext/>
              <w:keepLines/>
              <w:spacing w:after="0"/>
              <w:rPr>
                <w:rFonts w:ascii="Arial" w:eastAsia="等线" w:hAnsi="Arial" w:cs="Arial"/>
                <w:sz w:val="18"/>
              </w:rPr>
            </w:pPr>
            <w:r>
              <w:rPr>
                <w:rFonts w:ascii="Arial" w:eastAsia="等线" w:hAnsi="Arial" w:cs="Arial"/>
                <w:sz w:val="18"/>
              </w:rPr>
              <w:t>multiplicity: 1</w:t>
            </w:r>
          </w:p>
          <w:p w14:paraId="0E4F363B" w14:textId="77777777" w:rsidR="00F17312" w:rsidRDefault="00F17312" w:rsidP="00F17312">
            <w:pPr>
              <w:keepNext/>
              <w:keepLines/>
              <w:spacing w:after="0"/>
              <w:rPr>
                <w:rFonts w:ascii="Arial" w:eastAsia="等线" w:hAnsi="Arial" w:cs="Arial"/>
                <w:sz w:val="18"/>
              </w:rPr>
            </w:pPr>
            <w:proofErr w:type="spellStart"/>
            <w:r>
              <w:rPr>
                <w:rFonts w:ascii="Arial" w:eastAsia="等线" w:hAnsi="Arial" w:cs="Arial"/>
                <w:sz w:val="18"/>
              </w:rPr>
              <w:t>isOrdered</w:t>
            </w:r>
            <w:proofErr w:type="spellEnd"/>
            <w:r>
              <w:rPr>
                <w:rFonts w:ascii="Arial" w:eastAsia="等线" w:hAnsi="Arial" w:cs="Arial"/>
                <w:sz w:val="18"/>
              </w:rPr>
              <w:t>: N/A</w:t>
            </w:r>
          </w:p>
          <w:p w14:paraId="0FE0313B" w14:textId="77777777" w:rsidR="00F17312" w:rsidRDefault="00F17312" w:rsidP="00F17312">
            <w:pPr>
              <w:keepNext/>
              <w:keepLines/>
              <w:spacing w:after="0"/>
              <w:rPr>
                <w:rFonts w:ascii="Arial" w:eastAsia="等线" w:hAnsi="Arial" w:cs="Arial"/>
                <w:sz w:val="18"/>
              </w:rPr>
            </w:pPr>
            <w:proofErr w:type="spellStart"/>
            <w:r>
              <w:rPr>
                <w:rFonts w:ascii="Arial" w:eastAsia="等线" w:hAnsi="Arial" w:cs="Arial"/>
                <w:sz w:val="18"/>
              </w:rPr>
              <w:t>isUnique</w:t>
            </w:r>
            <w:proofErr w:type="spellEnd"/>
            <w:r>
              <w:rPr>
                <w:rFonts w:ascii="Arial" w:eastAsia="等线" w:hAnsi="Arial" w:cs="Arial"/>
                <w:sz w:val="18"/>
              </w:rPr>
              <w:t>: N/A</w:t>
            </w:r>
          </w:p>
          <w:p w14:paraId="26CD55F7" w14:textId="77777777" w:rsidR="00F17312" w:rsidRDefault="00F17312" w:rsidP="00F17312">
            <w:pPr>
              <w:keepNext/>
              <w:keepLines/>
              <w:spacing w:after="0"/>
              <w:rPr>
                <w:rFonts w:ascii="Arial" w:eastAsia="等线" w:hAnsi="Arial" w:cs="Arial"/>
                <w:sz w:val="18"/>
              </w:rPr>
            </w:pPr>
            <w:proofErr w:type="spellStart"/>
            <w:r>
              <w:rPr>
                <w:rFonts w:ascii="Arial" w:eastAsia="等线" w:hAnsi="Arial" w:cs="Arial"/>
                <w:sz w:val="18"/>
              </w:rPr>
              <w:t>defaultValue</w:t>
            </w:r>
            <w:proofErr w:type="spellEnd"/>
            <w:r>
              <w:rPr>
                <w:rFonts w:ascii="Arial" w:eastAsia="等线" w:hAnsi="Arial" w:cs="Arial"/>
                <w:sz w:val="18"/>
              </w:rPr>
              <w:t>: None</w:t>
            </w:r>
          </w:p>
          <w:p w14:paraId="2E679AAE" w14:textId="77777777" w:rsidR="00F17312" w:rsidRDefault="00F17312" w:rsidP="00F17312">
            <w:pPr>
              <w:keepNext/>
              <w:keepLines/>
              <w:spacing w:after="0"/>
              <w:rPr>
                <w:rFonts w:ascii="Arial" w:eastAsia="等线" w:hAnsi="Arial" w:cs="Arial"/>
                <w:sz w:val="18"/>
                <w:szCs w:val="18"/>
              </w:rPr>
            </w:pPr>
            <w:proofErr w:type="spellStart"/>
            <w:r>
              <w:rPr>
                <w:rFonts w:ascii="Arial" w:eastAsia="等线" w:hAnsi="Arial" w:cs="Arial"/>
                <w:sz w:val="18"/>
              </w:rPr>
              <w:t>isNullable</w:t>
            </w:r>
            <w:proofErr w:type="spellEnd"/>
            <w:r>
              <w:rPr>
                <w:rFonts w:ascii="Arial" w:eastAsia="等线" w:hAnsi="Arial" w:cs="Arial"/>
                <w:sz w:val="18"/>
              </w:rPr>
              <w:t xml:space="preserve">: </w:t>
            </w:r>
            <w:r>
              <w:rPr>
                <w:rFonts w:ascii="Arial" w:eastAsia="等线" w:hAnsi="Arial" w:cs="Arial"/>
                <w:sz w:val="18"/>
                <w:szCs w:val="18"/>
              </w:rPr>
              <w:t>False</w:t>
            </w:r>
          </w:p>
          <w:p w14:paraId="57A5D6A8" w14:textId="77777777" w:rsidR="00F17312" w:rsidRDefault="00F17312" w:rsidP="00F17312">
            <w:pPr>
              <w:pStyle w:val="TAL"/>
            </w:pPr>
          </w:p>
        </w:tc>
      </w:tr>
      <w:tr w:rsidR="00F17312" w14:paraId="4556435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F355" w14:textId="77777777" w:rsidR="00F17312" w:rsidRDefault="00F17312" w:rsidP="00F17312">
            <w:pPr>
              <w:pStyle w:val="TAL"/>
              <w:rPr>
                <w:rFonts w:ascii="Courier New" w:hAnsi="Courier New" w:cs="Courier New"/>
              </w:rPr>
            </w:pPr>
            <w:bookmarkStart w:id="19" w:name="remoteEndPoint"/>
            <w:proofErr w:type="spellStart"/>
            <w:r>
              <w:rPr>
                <w:rFonts w:ascii="Courier New" w:hAnsi="Courier New" w:cs="Courier New"/>
              </w:rPr>
              <w:t>remote</w:t>
            </w:r>
            <w:bookmarkEnd w:id="19"/>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500A825" w14:textId="77777777" w:rsidR="00F17312" w:rsidRDefault="00F17312" w:rsidP="00F17312">
            <w:pPr>
              <w:pStyle w:val="TAL"/>
              <w:rPr>
                <w:color w:val="000000"/>
              </w:rPr>
            </w:pPr>
            <w:r>
              <w:rPr>
                <w:color w:val="000000"/>
              </w:rPr>
              <w:t>Remote address including IP address used for initialization of the underlying transport.</w:t>
            </w:r>
          </w:p>
          <w:p w14:paraId="253F69FC" w14:textId="77777777" w:rsidR="00F17312" w:rsidRDefault="00F17312" w:rsidP="00F1731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CD1BA86" w14:textId="77777777" w:rsidR="00F17312" w:rsidRDefault="00F17312" w:rsidP="00F17312">
            <w:pPr>
              <w:pStyle w:val="TAL"/>
              <w:rPr>
                <w:color w:val="000000"/>
              </w:rPr>
            </w:pPr>
          </w:p>
          <w:p w14:paraId="64ED4F37" w14:textId="77777777" w:rsidR="00F17312" w:rsidRDefault="00F17312" w:rsidP="00F173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04D515" w14:textId="77777777" w:rsidR="00F17312" w:rsidRDefault="00F17312" w:rsidP="00F17312">
            <w:pPr>
              <w:pStyle w:val="TAL"/>
            </w:pPr>
            <w:r>
              <w:t>type: String</w:t>
            </w:r>
          </w:p>
          <w:p w14:paraId="776F7A3D" w14:textId="77777777" w:rsidR="00F17312" w:rsidRDefault="00F17312" w:rsidP="00F17312">
            <w:pPr>
              <w:pStyle w:val="TAL"/>
            </w:pPr>
            <w:r>
              <w:t>multiplicity: 1</w:t>
            </w:r>
          </w:p>
          <w:p w14:paraId="0AB180DB" w14:textId="77777777" w:rsidR="00F17312" w:rsidRDefault="00F17312" w:rsidP="00F17312">
            <w:pPr>
              <w:pStyle w:val="TAL"/>
            </w:pPr>
            <w:proofErr w:type="spellStart"/>
            <w:r>
              <w:t>isOrdered</w:t>
            </w:r>
            <w:proofErr w:type="spellEnd"/>
            <w:r>
              <w:t>: N/A</w:t>
            </w:r>
          </w:p>
          <w:p w14:paraId="56A90D6D" w14:textId="77777777" w:rsidR="00F17312" w:rsidRDefault="00F17312" w:rsidP="00F17312">
            <w:pPr>
              <w:pStyle w:val="TAL"/>
            </w:pPr>
            <w:proofErr w:type="spellStart"/>
            <w:r>
              <w:t>isUnique</w:t>
            </w:r>
            <w:proofErr w:type="spellEnd"/>
            <w:r>
              <w:t>: N/A</w:t>
            </w:r>
          </w:p>
          <w:p w14:paraId="2E74ED75" w14:textId="77777777" w:rsidR="00F17312" w:rsidRDefault="00F17312" w:rsidP="00F17312">
            <w:pPr>
              <w:pStyle w:val="TAL"/>
            </w:pPr>
            <w:proofErr w:type="spellStart"/>
            <w:r>
              <w:t>defaultValue</w:t>
            </w:r>
            <w:proofErr w:type="spellEnd"/>
            <w:r>
              <w:t>: None</w:t>
            </w:r>
          </w:p>
          <w:p w14:paraId="56C679B2" w14:textId="77777777" w:rsidR="00F17312" w:rsidRDefault="00F17312" w:rsidP="00F17312">
            <w:pPr>
              <w:pStyle w:val="TAL"/>
            </w:pPr>
            <w:proofErr w:type="spellStart"/>
            <w:r>
              <w:t>isNullable</w:t>
            </w:r>
            <w:proofErr w:type="spellEnd"/>
            <w:r>
              <w:t>: False</w:t>
            </w:r>
          </w:p>
          <w:p w14:paraId="1737737D" w14:textId="77777777" w:rsidR="00F17312" w:rsidRDefault="00F17312" w:rsidP="00F17312">
            <w:pPr>
              <w:pStyle w:val="TAL"/>
            </w:pPr>
          </w:p>
        </w:tc>
      </w:tr>
      <w:tr w:rsidR="00F17312" w14:paraId="5DA7960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37FDC" w14:textId="77777777" w:rsidR="00F17312" w:rsidRDefault="00F17312" w:rsidP="00F17312">
            <w:pPr>
              <w:pStyle w:val="TAL"/>
              <w:rPr>
                <w:rFonts w:ascii="Courier New" w:hAnsi="Courier New" w:cs="Courier New"/>
                <w:szCs w:val="18"/>
              </w:rPr>
            </w:pPr>
            <w:proofErr w:type="spellStart"/>
            <w:r>
              <w:rPr>
                <w:rFonts w:ascii="Courier New" w:hAnsi="Courier New" w:cs="Courier New"/>
                <w:szCs w:val="18"/>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92CE76D" w14:textId="77777777" w:rsidR="00F17312" w:rsidRDefault="00F17312" w:rsidP="00F17312">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6AB70588" w14:textId="77777777" w:rsidR="00F17312" w:rsidRDefault="00F17312" w:rsidP="00F17312">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0A5C1072" w14:textId="77777777" w:rsidR="00F17312" w:rsidRDefault="00F17312" w:rsidP="00F17312">
            <w:pPr>
              <w:pStyle w:val="TAL"/>
              <w:rPr>
                <w:lang w:eastAsia="zh-CN"/>
              </w:rPr>
            </w:pPr>
          </w:p>
          <w:p w14:paraId="08EF9752" w14:textId="77777777" w:rsidR="00F17312" w:rsidRDefault="00F17312" w:rsidP="00F17312">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6A8CD737" w14:textId="77777777" w:rsidR="00F17312" w:rsidRDefault="00F17312" w:rsidP="00F173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293C30" w14:textId="77777777" w:rsidR="00F17312" w:rsidRDefault="00F17312" w:rsidP="00F17312">
            <w:pPr>
              <w:pStyle w:val="TAL"/>
            </w:pPr>
            <w:r>
              <w:t>type: Integer</w:t>
            </w:r>
          </w:p>
          <w:p w14:paraId="20F6C3CC" w14:textId="77777777" w:rsidR="00F17312" w:rsidRDefault="00F17312" w:rsidP="00F17312">
            <w:pPr>
              <w:pStyle w:val="TAL"/>
            </w:pPr>
            <w:r>
              <w:t>multiplicity: 1</w:t>
            </w:r>
          </w:p>
          <w:p w14:paraId="35C23217" w14:textId="77777777" w:rsidR="00F17312" w:rsidRDefault="00F17312" w:rsidP="00F17312">
            <w:pPr>
              <w:pStyle w:val="TAL"/>
            </w:pPr>
            <w:proofErr w:type="spellStart"/>
            <w:r>
              <w:t>isOrdered</w:t>
            </w:r>
            <w:proofErr w:type="spellEnd"/>
            <w:r>
              <w:t>: N/A</w:t>
            </w:r>
          </w:p>
          <w:p w14:paraId="7608730B" w14:textId="77777777" w:rsidR="00F17312" w:rsidRDefault="00F17312" w:rsidP="00F17312">
            <w:pPr>
              <w:pStyle w:val="TAL"/>
            </w:pPr>
            <w:proofErr w:type="spellStart"/>
            <w:r>
              <w:t>isUnique</w:t>
            </w:r>
            <w:proofErr w:type="spellEnd"/>
            <w:r>
              <w:t>: N/A</w:t>
            </w:r>
          </w:p>
          <w:p w14:paraId="3D327345" w14:textId="77777777" w:rsidR="00F17312" w:rsidRDefault="00F17312" w:rsidP="00F17312">
            <w:pPr>
              <w:pStyle w:val="TAL"/>
            </w:pPr>
            <w:proofErr w:type="spellStart"/>
            <w:r>
              <w:t>defaultValue</w:t>
            </w:r>
            <w:proofErr w:type="spellEnd"/>
            <w:r>
              <w:t>: None</w:t>
            </w:r>
          </w:p>
          <w:p w14:paraId="537CE4B9" w14:textId="77777777" w:rsidR="00F17312" w:rsidRDefault="00F17312" w:rsidP="00F17312">
            <w:pPr>
              <w:pStyle w:val="TAL"/>
            </w:pPr>
            <w:proofErr w:type="spellStart"/>
            <w:r>
              <w:t>isNullable</w:t>
            </w:r>
            <w:proofErr w:type="spellEnd"/>
            <w:r>
              <w:t>: False</w:t>
            </w:r>
          </w:p>
          <w:p w14:paraId="795F720F" w14:textId="77777777" w:rsidR="00F17312" w:rsidRDefault="00F17312" w:rsidP="00F17312">
            <w:pPr>
              <w:pStyle w:val="TAL"/>
              <w:rPr>
                <w:rFonts w:cs="Arial"/>
              </w:rPr>
            </w:pPr>
          </w:p>
        </w:tc>
      </w:tr>
      <w:tr w:rsidR="00F17312" w14:paraId="209DBD1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31F4D" w14:textId="77777777" w:rsidR="00F17312" w:rsidRDefault="00F17312" w:rsidP="00F17312">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1448C84" w14:textId="77777777" w:rsidR="00F17312" w:rsidRDefault="00F17312" w:rsidP="00F17312">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5DCF58A1" w14:textId="77777777" w:rsidR="00F17312" w:rsidRDefault="00F17312" w:rsidP="00F17312">
            <w:pPr>
              <w:pStyle w:val="TAL"/>
              <w:rPr>
                <w:lang w:eastAsia="ja-JP"/>
              </w:rPr>
            </w:pPr>
            <w:r>
              <w:br/>
            </w:r>
            <w:proofErr w:type="spellStart"/>
            <w:r>
              <w:rPr>
                <w:lang w:eastAsia="zh-CN"/>
              </w:rPr>
              <w:t>allowedValues</w:t>
            </w:r>
            <w:proofErr w:type="spellEnd"/>
            <w:r>
              <w:rPr>
                <w:lang w:eastAsia="zh-CN"/>
              </w:rPr>
              <w:t>: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7687F210" w14:textId="77777777" w:rsidR="00F17312" w:rsidRDefault="00F17312" w:rsidP="00F17312">
            <w:pPr>
              <w:pStyle w:val="TAL"/>
            </w:pPr>
            <w:r>
              <w:t>type: Integer</w:t>
            </w:r>
          </w:p>
          <w:p w14:paraId="585E429A" w14:textId="77777777" w:rsidR="00F17312" w:rsidRDefault="00F17312" w:rsidP="00F17312">
            <w:pPr>
              <w:pStyle w:val="TAL"/>
            </w:pPr>
            <w:r>
              <w:t>multiplicity: 1</w:t>
            </w:r>
          </w:p>
          <w:p w14:paraId="332DF247" w14:textId="77777777" w:rsidR="00F17312" w:rsidRDefault="00F17312" w:rsidP="00F17312">
            <w:pPr>
              <w:pStyle w:val="TAL"/>
            </w:pPr>
            <w:proofErr w:type="spellStart"/>
            <w:r>
              <w:t>isOrdered</w:t>
            </w:r>
            <w:proofErr w:type="spellEnd"/>
            <w:r>
              <w:t>: N/A</w:t>
            </w:r>
          </w:p>
          <w:p w14:paraId="04B44997" w14:textId="77777777" w:rsidR="00F17312" w:rsidRDefault="00F17312" w:rsidP="00F17312">
            <w:pPr>
              <w:pStyle w:val="TAL"/>
            </w:pPr>
            <w:proofErr w:type="spellStart"/>
            <w:r>
              <w:t>isUnique</w:t>
            </w:r>
            <w:proofErr w:type="spellEnd"/>
            <w:r>
              <w:t>: N/A</w:t>
            </w:r>
          </w:p>
          <w:p w14:paraId="1377D763" w14:textId="77777777" w:rsidR="00F17312" w:rsidRDefault="00F17312" w:rsidP="00F17312">
            <w:pPr>
              <w:pStyle w:val="TAL"/>
            </w:pPr>
            <w:proofErr w:type="spellStart"/>
            <w:r>
              <w:t>defaultValue</w:t>
            </w:r>
            <w:proofErr w:type="spellEnd"/>
            <w:r>
              <w:t>: None</w:t>
            </w:r>
          </w:p>
          <w:p w14:paraId="778EA6E9" w14:textId="77777777" w:rsidR="00F17312" w:rsidRDefault="00F17312" w:rsidP="00F17312">
            <w:pPr>
              <w:pStyle w:val="TAL"/>
            </w:pPr>
            <w:proofErr w:type="spellStart"/>
            <w:r>
              <w:t>isNullable</w:t>
            </w:r>
            <w:proofErr w:type="spellEnd"/>
            <w:r>
              <w:t>: False</w:t>
            </w:r>
          </w:p>
          <w:p w14:paraId="36A63075" w14:textId="77777777" w:rsidR="00F17312" w:rsidRDefault="00F17312" w:rsidP="00F17312">
            <w:pPr>
              <w:pStyle w:val="TAL"/>
            </w:pPr>
          </w:p>
        </w:tc>
      </w:tr>
      <w:tr w:rsidR="00F17312" w14:paraId="5FF2FA7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AF05E" w14:textId="77777777" w:rsidR="00F17312" w:rsidRDefault="00F17312" w:rsidP="00F17312">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47943305" w14:textId="77777777" w:rsidR="00F17312" w:rsidRDefault="00F17312" w:rsidP="00F17312">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1B761DBC" w14:textId="77777777" w:rsidR="00F17312" w:rsidRDefault="00F17312" w:rsidP="00F17312">
            <w:pPr>
              <w:pStyle w:val="TAL"/>
            </w:pPr>
          </w:p>
          <w:p w14:paraId="1D5F83C0" w14:textId="77777777" w:rsidR="00F17312" w:rsidRDefault="00F17312" w:rsidP="00F17312">
            <w:pPr>
              <w:pStyle w:val="TAL"/>
              <w:rPr>
                <w:rFonts w:eastAsia="MS Mincho"/>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44E170B" w14:textId="77777777" w:rsidR="00F17312" w:rsidRDefault="00F17312" w:rsidP="00F17312">
            <w:pPr>
              <w:pStyle w:val="TAL"/>
            </w:pPr>
            <w:r>
              <w:t>type: Integer</w:t>
            </w:r>
          </w:p>
          <w:p w14:paraId="72D6E6F9" w14:textId="77777777" w:rsidR="00F17312" w:rsidRDefault="00F17312" w:rsidP="00F17312">
            <w:pPr>
              <w:pStyle w:val="TAL"/>
            </w:pPr>
            <w:r>
              <w:t>multiplicity: 1</w:t>
            </w:r>
          </w:p>
          <w:p w14:paraId="3967C08A" w14:textId="77777777" w:rsidR="00F17312" w:rsidRDefault="00F17312" w:rsidP="00F17312">
            <w:pPr>
              <w:pStyle w:val="TAL"/>
            </w:pPr>
            <w:proofErr w:type="spellStart"/>
            <w:r>
              <w:t>isOrdered</w:t>
            </w:r>
            <w:proofErr w:type="spellEnd"/>
            <w:r>
              <w:t>: N/A</w:t>
            </w:r>
          </w:p>
          <w:p w14:paraId="5C523F21" w14:textId="77777777" w:rsidR="00F17312" w:rsidRDefault="00F17312" w:rsidP="00F17312">
            <w:pPr>
              <w:pStyle w:val="TAL"/>
            </w:pPr>
            <w:proofErr w:type="spellStart"/>
            <w:r>
              <w:t>isUnique</w:t>
            </w:r>
            <w:proofErr w:type="spellEnd"/>
            <w:r>
              <w:t>: N/A</w:t>
            </w:r>
          </w:p>
          <w:p w14:paraId="5A4CBC63" w14:textId="77777777" w:rsidR="00F17312" w:rsidRDefault="00F17312" w:rsidP="00F17312">
            <w:pPr>
              <w:pStyle w:val="TAL"/>
            </w:pPr>
            <w:proofErr w:type="spellStart"/>
            <w:r>
              <w:t>defaultValue</w:t>
            </w:r>
            <w:proofErr w:type="spellEnd"/>
            <w:r>
              <w:t>: None</w:t>
            </w:r>
          </w:p>
          <w:p w14:paraId="4CE41547" w14:textId="77777777" w:rsidR="00F17312" w:rsidRDefault="00F17312" w:rsidP="00F17312">
            <w:pPr>
              <w:pStyle w:val="TAL"/>
            </w:pPr>
            <w:proofErr w:type="spellStart"/>
            <w:r>
              <w:t>isNullable</w:t>
            </w:r>
            <w:proofErr w:type="spellEnd"/>
            <w:r>
              <w:t>: False</w:t>
            </w:r>
          </w:p>
          <w:p w14:paraId="65113389" w14:textId="77777777" w:rsidR="00F17312" w:rsidRDefault="00F17312" w:rsidP="00F17312">
            <w:pPr>
              <w:pStyle w:val="TAL"/>
              <w:rPr>
                <w:rFonts w:cs="Arial"/>
              </w:rPr>
            </w:pPr>
          </w:p>
        </w:tc>
      </w:tr>
      <w:tr w:rsidR="00F17312" w14:paraId="6C2BACE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E9B91" w14:textId="77777777" w:rsidR="00F17312" w:rsidRDefault="00F17312" w:rsidP="00F17312">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1F22CD57" w14:textId="77777777" w:rsidR="00F17312" w:rsidRDefault="00F17312" w:rsidP="00F17312">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152C36E9" w14:textId="77777777" w:rsidR="00F17312" w:rsidRDefault="00F17312" w:rsidP="00F17312">
            <w:pPr>
              <w:pStyle w:val="TAL"/>
            </w:pPr>
          </w:p>
          <w:p w14:paraId="5C4333E0" w14:textId="77777777" w:rsidR="00F17312" w:rsidRDefault="00F17312" w:rsidP="00F17312">
            <w:pPr>
              <w:pStyle w:val="TAL"/>
              <w:rPr>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92A1129" w14:textId="77777777" w:rsidR="00F17312" w:rsidRDefault="00F17312" w:rsidP="00F17312">
            <w:pPr>
              <w:pStyle w:val="TAL"/>
            </w:pPr>
            <w:r>
              <w:t>type: Integer</w:t>
            </w:r>
          </w:p>
          <w:p w14:paraId="7DE1243D" w14:textId="77777777" w:rsidR="00F17312" w:rsidRDefault="00F17312" w:rsidP="00F17312">
            <w:pPr>
              <w:pStyle w:val="TAL"/>
            </w:pPr>
            <w:r>
              <w:t>multiplicity: 1</w:t>
            </w:r>
          </w:p>
          <w:p w14:paraId="413829E7" w14:textId="77777777" w:rsidR="00F17312" w:rsidRDefault="00F17312" w:rsidP="00F17312">
            <w:pPr>
              <w:pStyle w:val="TAL"/>
            </w:pPr>
            <w:proofErr w:type="spellStart"/>
            <w:r>
              <w:t>isOrdered</w:t>
            </w:r>
            <w:proofErr w:type="spellEnd"/>
            <w:r>
              <w:t>: N/A</w:t>
            </w:r>
          </w:p>
          <w:p w14:paraId="22AC5292" w14:textId="77777777" w:rsidR="00F17312" w:rsidRDefault="00F17312" w:rsidP="00F17312">
            <w:pPr>
              <w:pStyle w:val="TAL"/>
            </w:pPr>
            <w:proofErr w:type="spellStart"/>
            <w:r>
              <w:t>isUnique</w:t>
            </w:r>
            <w:proofErr w:type="spellEnd"/>
            <w:r>
              <w:t>: N/A</w:t>
            </w:r>
          </w:p>
          <w:p w14:paraId="47E861BD" w14:textId="77777777" w:rsidR="00F17312" w:rsidRDefault="00F17312" w:rsidP="00F17312">
            <w:pPr>
              <w:pStyle w:val="TAL"/>
            </w:pPr>
            <w:proofErr w:type="spellStart"/>
            <w:r>
              <w:t>defaultValue</w:t>
            </w:r>
            <w:proofErr w:type="spellEnd"/>
            <w:r>
              <w:t>: None</w:t>
            </w:r>
          </w:p>
          <w:p w14:paraId="38FA5A11" w14:textId="77777777" w:rsidR="00F17312" w:rsidRDefault="00F17312" w:rsidP="00F17312">
            <w:pPr>
              <w:pStyle w:val="TAL"/>
            </w:pPr>
            <w:proofErr w:type="spellStart"/>
            <w:r>
              <w:t>isNullable</w:t>
            </w:r>
            <w:proofErr w:type="spellEnd"/>
            <w:r>
              <w:t>: False</w:t>
            </w:r>
          </w:p>
          <w:p w14:paraId="775DFFCF" w14:textId="77777777" w:rsidR="00F17312" w:rsidRDefault="00F17312" w:rsidP="00F17312">
            <w:pPr>
              <w:pStyle w:val="TAL"/>
            </w:pPr>
          </w:p>
        </w:tc>
      </w:tr>
      <w:tr w:rsidR="00F17312" w14:paraId="591103C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4C167"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FCC8220" w14:textId="77777777" w:rsidR="00F17312" w:rsidRDefault="00F17312" w:rsidP="00F17312">
            <w:pPr>
              <w:pStyle w:val="TAL"/>
              <w:rPr>
                <w:lang w:eastAsia="zh-CN"/>
              </w:rPr>
            </w:pPr>
            <w:r>
              <w:rPr>
                <w:lang w:eastAsia="zh-CN"/>
              </w:rPr>
              <w:t>It identifies the Central Entity of a NR node, see subclause 9.2.1.4 of 3GPP TS 38.473 [8].</w:t>
            </w:r>
          </w:p>
          <w:p w14:paraId="63A9138A" w14:textId="77777777" w:rsidR="00F17312" w:rsidRDefault="00F17312" w:rsidP="00F17312">
            <w:pPr>
              <w:pStyle w:val="TAL"/>
              <w:rPr>
                <w:lang w:eastAsia="zh-CN"/>
              </w:rPr>
            </w:pPr>
          </w:p>
          <w:p w14:paraId="685F702B" w14:textId="77777777" w:rsidR="00F17312" w:rsidRDefault="00F17312" w:rsidP="00F17312">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05F1610" w14:textId="77777777" w:rsidR="00F17312" w:rsidRDefault="00F17312" w:rsidP="00F17312">
            <w:pPr>
              <w:pStyle w:val="TAL"/>
            </w:pPr>
            <w:r>
              <w:t>type: String</w:t>
            </w:r>
          </w:p>
          <w:p w14:paraId="4ADE21A1" w14:textId="77777777" w:rsidR="00F17312" w:rsidRDefault="00F17312" w:rsidP="00F17312">
            <w:pPr>
              <w:pStyle w:val="TAL"/>
            </w:pPr>
            <w:r>
              <w:t>multiplicity: 1</w:t>
            </w:r>
          </w:p>
          <w:p w14:paraId="46BCF1B5" w14:textId="77777777" w:rsidR="00F17312" w:rsidRDefault="00F17312" w:rsidP="00F17312">
            <w:pPr>
              <w:pStyle w:val="TAL"/>
            </w:pPr>
            <w:proofErr w:type="spellStart"/>
            <w:r>
              <w:t>isOrdered</w:t>
            </w:r>
            <w:proofErr w:type="spellEnd"/>
            <w:r>
              <w:t>: N/A</w:t>
            </w:r>
          </w:p>
          <w:p w14:paraId="59918CE3" w14:textId="77777777" w:rsidR="00F17312" w:rsidRDefault="00F17312" w:rsidP="00F17312">
            <w:pPr>
              <w:pStyle w:val="TAL"/>
            </w:pPr>
            <w:proofErr w:type="spellStart"/>
            <w:r>
              <w:t>isUnique</w:t>
            </w:r>
            <w:proofErr w:type="spellEnd"/>
            <w:r>
              <w:t>: N/A</w:t>
            </w:r>
          </w:p>
          <w:p w14:paraId="3FD6BC07" w14:textId="77777777" w:rsidR="00F17312" w:rsidRDefault="00F17312" w:rsidP="00F17312">
            <w:pPr>
              <w:pStyle w:val="TAL"/>
            </w:pPr>
            <w:proofErr w:type="spellStart"/>
            <w:r>
              <w:t>defaultValue</w:t>
            </w:r>
            <w:proofErr w:type="spellEnd"/>
            <w:r>
              <w:t>: None</w:t>
            </w:r>
          </w:p>
          <w:p w14:paraId="2BF83109" w14:textId="77777777" w:rsidR="00F17312" w:rsidRDefault="00F17312" w:rsidP="00F17312">
            <w:pPr>
              <w:pStyle w:val="TAL"/>
            </w:pPr>
            <w:proofErr w:type="spellStart"/>
            <w:r>
              <w:t>isNullable</w:t>
            </w:r>
            <w:proofErr w:type="spellEnd"/>
            <w:r>
              <w:t>: False</w:t>
            </w:r>
          </w:p>
          <w:p w14:paraId="6B7DED99" w14:textId="77777777" w:rsidR="00F17312" w:rsidRDefault="00F17312" w:rsidP="00F17312">
            <w:pPr>
              <w:pStyle w:val="TAL"/>
            </w:pPr>
          </w:p>
        </w:tc>
      </w:tr>
      <w:tr w:rsidR="00F17312" w14:paraId="1F48437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B23F0"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82E99F0" w14:textId="77777777" w:rsidR="00F17312" w:rsidRDefault="00F17312" w:rsidP="00F17312">
            <w:pPr>
              <w:pStyle w:val="TAL"/>
              <w:rPr>
                <w:lang w:eastAsia="zh-CN"/>
              </w:rPr>
            </w:pPr>
            <w:r>
              <w:rPr>
                <w:lang w:eastAsia="zh-CN"/>
              </w:rPr>
              <w:t>It identifies the Distributed Entity of a NR node, see subclause 9.2.1.5 of 3GPP TS 38.473 [8].</w:t>
            </w:r>
          </w:p>
          <w:p w14:paraId="4ED44775" w14:textId="77777777" w:rsidR="00F17312" w:rsidRDefault="00F17312" w:rsidP="00F17312">
            <w:pPr>
              <w:pStyle w:val="TAL"/>
              <w:rPr>
                <w:lang w:eastAsia="zh-CN"/>
              </w:rPr>
            </w:pPr>
          </w:p>
          <w:p w14:paraId="40C620FB" w14:textId="77777777" w:rsidR="00F17312" w:rsidRDefault="00F17312" w:rsidP="00F17312">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BEC0FFC" w14:textId="77777777" w:rsidR="00F17312" w:rsidRDefault="00F17312" w:rsidP="00F17312">
            <w:pPr>
              <w:pStyle w:val="TAL"/>
            </w:pPr>
            <w:r>
              <w:t>type: String</w:t>
            </w:r>
          </w:p>
          <w:p w14:paraId="7A2DDF01" w14:textId="77777777" w:rsidR="00F17312" w:rsidRDefault="00F17312" w:rsidP="00F17312">
            <w:pPr>
              <w:pStyle w:val="TAL"/>
            </w:pPr>
            <w:r>
              <w:t>multiplicity: 1</w:t>
            </w:r>
          </w:p>
          <w:p w14:paraId="4CD12CDD" w14:textId="77777777" w:rsidR="00F17312" w:rsidRDefault="00F17312" w:rsidP="00F17312">
            <w:pPr>
              <w:pStyle w:val="TAL"/>
            </w:pPr>
            <w:proofErr w:type="spellStart"/>
            <w:r>
              <w:t>isOrdered</w:t>
            </w:r>
            <w:proofErr w:type="spellEnd"/>
            <w:r>
              <w:t>: N/A</w:t>
            </w:r>
          </w:p>
          <w:p w14:paraId="0FB2EBBC" w14:textId="77777777" w:rsidR="00F17312" w:rsidRDefault="00F17312" w:rsidP="00F17312">
            <w:pPr>
              <w:pStyle w:val="TAL"/>
            </w:pPr>
            <w:proofErr w:type="spellStart"/>
            <w:r>
              <w:t>isUnique</w:t>
            </w:r>
            <w:proofErr w:type="spellEnd"/>
            <w:r>
              <w:t>: N/A</w:t>
            </w:r>
          </w:p>
          <w:p w14:paraId="5E0A4FC8" w14:textId="77777777" w:rsidR="00F17312" w:rsidRDefault="00F17312" w:rsidP="00F17312">
            <w:pPr>
              <w:pStyle w:val="TAL"/>
            </w:pPr>
            <w:proofErr w:type="spellStart"/>
            <w:r>
              <w:t>defaultValue</w:t>
            </w:r>
            <w:proofErr w:type="spellEnd"/>
            <w:r>
              <w:t>: None</w:t>
            </w:r>
          </w:p>
          <w:p w14:paraId="4CA3863E" w14:textId="77777777" w:rsidR="00F17312" w:rsidRDefault="00F17312" w:rsidP="00F17312">
            <w:pPr>
              <w:pStyle w:val="TAL"/>
            </w:pPr>
            <w:proofErr w:type="spellStart"/>
            <w:r>
              <w:t>isNullable</w:t>
            </w:r>
            <w:proofErr w:type="spellEnd"/>
            <w:r>
              <w:t>: False</w:t>
            </w:r>
          </w:p>
          <w:p w14:paraId="3861E984" w14:textId="77777777" w:rsidR="00F17312" w:rsidRDefault="00F17312" w:rsidP="00F17312">
            <w:pPr>
              <w:pStyle w:val="TAL"/>
            </w:pPr>
          </w:p>
        </w:tc>
      </w:tr>
      <w:tr w:rsidR="00F17312" w14:paraId="766823A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2311C"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1632CE13" w14:textId="77777777" w:rsidR="00F17312" w:rsidRDefault="00F17312" w:rsidP="00F17312">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36186CA5" w14:textId="77777777" w:rsidR="00F17312" w:rsidRDefault="00F17312" w:rsidP="00F17312">
            <w:pPr>
              <w:pStyle w:val="TAL"/>
              <w:rPr>
                <w:rFonts w:cs="Arial"/>
                <w:szCs w:val="18"/>
              </w:rPr>
            </w:pPr>
          </w:p>
          <w:p w14:paraId="620CC331" w14:textId="77777777" w:rsidR="00F17312" w:rsidRDefault="00F17312" w:rsidP="00F17312">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EA9130F" w14:textId="77777777" w:rsidR="00F17312" w:rsidRDefault="00F17312" w:rsidP="00F17312">
            <w:pPr>
              <w:pStyle w:val="TAL"/>
              <w:rPr>
                <w:rFonts w:cs="Arial"/>
                <w:szCs w:val="18"/>
              </w:rPr>
            </w:pPr>
          </w:p>
          <w:p w14:paraId="574CDB46" w14:textId="77777777" w:rsidR="00F17312" w:rsidRDefault="00F17312" w:rsidP="00F17312">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3A84E871" w14:textId="77777777" w:rsidR="00F17312" w:rsidRDefault="00F17312" w:rsidP="00F17312">
            <w:pPr>
              <w:pStyle w:val="TAL"/>
            </w:pPr>
          </w:p>
          <w:p w14:paraId="17D612FE" w14:textId="77777777" w:rsidR="00F17312" w:rsidRDefault="00F17312" w:rsidP="00F17312">
            <w:pPr>
              <w:pStyle w:val="TAL"/>
              <w:rPr>
                <w:color w:val="000000"/>
              </w:rPr>
            </w:pPr>
            <w:r>
              <w:t>The NR Cell Global identifier (NCGI) is constructed from the PLMN identity the cell belongs to and the NR Cell Identifier (NCI) of the cell.</w:t>
            </w:r>
          </w:p>
          <w:p w14:paraId="0AA348E2" w14:textId="77777777" w:rsidR="00F17312" w:rsidRDefault="00F17312" w:rsidP="00F17312">
            <w:pPr>
              <w:pStyle w:val="TAL"/>
            </w:pPr>
            <w:r>
              <w:t>See relation between NCI and NCGI subclause 8.2 of TS 38.300 [3].</w:t>
            </w:r>
          </w:p>
          <w:p w14:paraId="352FB8D4" w14:textId="77777777" w:rsidR="00F17312" w:rsidRDefault="00F17312" w:rsidP="00F17312">
            <w:pPr>
              <w:pStyle w:val="TAL"/>
            </w:pPr>
          </w:p>
          <w:p w14:paraId="02D275BC" w14:textId="77777777" w:rsidR="00F17312" w:rsidRDefault="00F17312" w:rsidP="00F17312">
            <w:pPr>
              <w:pStyle w:val="TAL"/>
              <w:rPr>
                <w:lang w:eastAsia="zh-CN"/>
              </w:rPr>
            </w:pPr>
            <w:proofErr w:type="spellStart"/>
            <w:r>
              <w:rPr>
                <w:lang w:eastAsia="zh-CN"/>
              </w:rPr>
              <w:t>allowedValues</w:t>
            </w:r>
            <w:proofErr w:type="spellEnd"/>
            <w:r>
              <w:rPr>
                <w:lang w:eastAsia="zh-CN"/>
              </w:rPr>
              <w:t>: Not applicable</w:t>
            </w:r>
          </w:p>
          <w:p w14:paraId="5EFB632B"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185977" w14:textId="77777777" w:rsidR="00F17312" w:rsidRDefault="00F17312" w:rsidP="00F17312">
            <w:pPr>
              <w:pStyle w:val="TAL"/>
            </w:pPr>
            <w:r>
              <w:t>type: Integer</w:t>
            </w:r>
          </w:p>
          <w:p w14:paraId="5A2D09D6" w14:textId="77777777" w:rsidR="00F17312" w:rsidRDefault="00F17312" w:rsidP="00F17312">
            <w:pPr>
              <w:pStyle w:val="TAL"/>
            </w:pPr>
            <w:r>
              <w:t>multiplicity: 1</w:t>
            </w:r>
          </w:p>
          <w:p w14:paraId="0CDF4E42" w14:textId="77777777" w:rsidR="00F17312" w:rsidRDefault="00F17312" w:rsidP="00F17312">
            <w:pPr>
              <w:pStyle w:val="TAL"/>
            </w:pPr>
            <w:proofErr w:type="spellStart"/>
            <w:r>
              <w:t>isOrdered</w:t>
            </w:r>
            <w:proofErr w:type="spellEnd"/>
            <w:r>
              <w:t>: N/A</w:t>
            </w:r>
          </w:p>
          <w:p w14:paraId="6DC9E296" w14:textId="77777777" w:rsidR="00F17312" w:rsidRDefault="00F17312" w:rsidP="00F17312">
            <w:pPr>
              <w:pStyle w:val="TAL"/>
            </w:pPr>
            <w:proofErr w:type="spellStart"/>
            <w:r>
              <w:t>isUnique</w:t>
            </w:r>
            <w:proofErr w:type="spellEnd"/>
            <w:r>
              <w:t>: True</w:t>
            </w:r>
          </w:p>
          <w:p w14:paraId="75067F90" w14:textId="77777777" w:rsidR="00F17312" w:rsidRDefault="00F17312" w:rsidP="00F17312">
            <w:pPr>
              <w:pStyle w:val="TAL"/>
            </w:pPr>
            <w:proofErr w:type="spellStart"/>
            <w:r>
              <w:t>defaultValue</w:t>
            </w:r>
            <w:proofErr w:type="spellEnd"/>
            <w:r>
              <w:t>: None</w:t>
            </w:r>
          </w:p>
          <w:p w14:paraId="1558A6E2" w14:textId="77777777" w:rsidR="00F17312" w:rsidRDefault="00F17312" w:rsidP="00F17312">
            <w:pPr>
              <w:pStyle w:val="TAL"/>
            </w:pPr>
            <w:proofErr w:type="spellStart"/>
            <w:r>
              <w:t>isNullable</w:t>
            </w:r>
            <w:proofErr w:type="spellEnd"/>
            <w:r>
              <w:t>: False</w:t>
            </w:r>
          </w:p>
          <w:p w14:paraId="0506F16A" w14:textId="77777777" w:rsidR="00F17312" w:rsidRDefault="00F17312" w:rsidP="00F17312">
            <w:pPr>
              <w:pStyle w:val="TAL"/>
              <w:rPr>
                <w:rFonts w:cs="Arial"/>
              </w:rPr>
            </w:pPr>
          </w:p>
        </w:tc>
      </w:tr>
      <w:tr w:rsidR="00284494" w14:paraId="4F018DC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D84F5" w14:textId="7C1594D6" w:rsidR="00284494" w:rsidRDefault="00284494" w:rsidP="00284494">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2FBC888" w14:textId="77777777" w:rsidR="00284494" w:rsidRDefault="00284494" w:rsidP="00284494">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048EDBC" w14:textId="77777777" w:rsidR="00284494" w:rsidRDefault="00284494" w:rsidP="00284494">
            <w:pPr>
              <w:pStyle w:val="TAL"/>
            </w:pPr>
            <w:r>
              <w:t>CAG is used for the PNI-NPNs to prevent UE(s), which are not allowed to access the NPN via the associated cell(s), from automatically selecting and accessing the associated CAG cell(s).</w:t>
            </w:r>
          </w:p>
          <w:p w14:paraId="38D52774" w14:textId="77777777" w:rsidR="00284494" w:rsidRDefault="00284494" w:rsidP="00284494">
            <w:pPr>
              <w:pStyle w:val="TAL"/>
              <w:rPr>
                <w:lang w:eastAsia="zh-CN"/>
              </w:rPr>
            </w:pPr>
            <w:r>
              <w:rPr>
                <w:lang w:eastAsia="zh-CN"/>
              </w:rPr>
              <w:t>CAG ID is used to combine with PLMN ID to identify a PNI-NPN.</w:t>
            </w:r>
          </w:p>
          <w:p w14:paraId="6457652E" w14:textId="77777777" w:rsidR="00284494" w:rsidRDefault="00284494" w:rsidP="00284494">
            <w:pPr>
              <w:pStyle w:val="TAL"/>
              <w:rPr>
                <w:lang w:eastAsia="zh-CN"/>
              </w:rPr>
            </w:pPr>
          </w:p>
          <w:p w14:paraId="5DB28969" w14:textId="07D17FF7" w:rsidR="00284494" w:rsidRDefault="00284494" w:rsidP="00284494">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B26C993" w14:textId="77777777" w:rsidR="00284494" w:rsidRDefault="00284494" w:rsidP="00284494">
            <w:pPr>
              <w:pStyle w:val="TAL"/>
            </w:pPr>
            <w:r>
              <w:t>type: String</w:t>
            </w:r>
          </w:p>
          <w:p w14:paraId="6A0FD1A2" w14:textId="77777777" w:rsidR="00284494" w:rsidRDefault="00284494" w:rsidP="00284494">
            <w:pPr>
              <w:pStyle w:val="TAL"/>
            </w:pPr>
            <w:r>
              <w:t>multiplicity: 1</w:t>
            </w:r>
          </w:p>
          <w:p w14:paraId="7BEA2DC2" w14:textId="77777777" w:rsidR="00284494" w:rsidRDefault="00284494" w:rsidP="00284494">
            <w:pPr>
              <w:pStyle w:val="TAL"/>
            </w:pPr>
            <w:proofErr w:type="spellStart"/>
            <w:r>
              <w:t>isOrdered</w:t>
            </w:r>
            <w:proofErr w:type="spellEnd"/>
            <w:r>
              <w:t>: N/A</w:t>
            </w:r>
          </w:p>
          <w:p w14:paraId="61EA599F" w14:textId="77777777" w:rsidR="00284494" w:rsidRDefault="00284494" w:rsidP="00284494">
            <w:pPr>
              <w:pStyle w:val="TAL"/>
            </w:pPr>
            <w:proofErr w:type="spellStart"/>
            <w:r>
              <w:t>isUnique</w:t>
            </w:r>
            <w:proofErr w:type="spellEnd"/>
            <w:r>
              <w:t>: True</w:t>
            </w:r>
          </w:p>
          <w:p w14:paraId="767D0332" w14:textId="77777777" w:rsidR="00284494" w:rsidRDefault="00284494" w:rsidP="00284494">
            <w:pPr>
              <w:pStyle w:val="TAL"/>
            </w:pPr>
            <w:proofErr w:type="spellStart"/>
            <w:r>
              <w:t>defaultValue</w:t>
            </w:r>
            <w:proofErr w:type="spellEnd"/>
            <w:r>
              <w:t>: None</w:t>
            </w:r>
          </w:p>
          <w:p w14:paraId="254E7C41" w14:textId="34F09E95" w:rsidR="00284494" w:rsidRDefault="00284494" w:rsidP="00284494">
            <w:pPr>
              <w:pStyle w:val="TAL"/>
            </w:pPr>
            <w:proofErr w:type="spellStart"/>
            <w:r>
              <w:t>isNullable</w:t>
            </w:r>
            <w:proofErr w:type="spellEnd"/>
            <w:r>
              <w:t>: False</w:t>
            </w:r>
          </w:p>
        </w:tc>
      </w:tr>
      <w:tr w:rsidR="00284494" w14:paraId="7A8CFAC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0756A" w14:textId="0E009911" w:rsidR="00284494" w:rsidRDefault="00284494" w:rsidP="00284494">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FCD9F9" w14:textId="77777777" w:rsidR="00284494" w:rsidRDefault="00284494" w:rsidP="0028449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A42F328" w14:textId="77777777" w:rsidR="00284494" w:rsidRDefault="00284494" w:rsidP="00284494">
            <w:pPr>
              <w:pStyle w:val="TAL"/>
              <w:rPr>
                <w:lang w:eastAsia="zh-CN"/>
              </w:rPr>
            </w:pPr>
          </w:p>
          <w:p w14:paraId="4A652B83" w14:textId="05772D3C" w:rsidR="00284494" w:rsidRDefault="00284494" w:rsidP="00284494">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80F1942" w14:textId="77777777" w:rsidR="00284494" w:rsidRDefault="00284494" w:rsidP="00284494">
            <w:pPr>
              <w:pStyle w:val="TAL"/>
            </w:pPr>
            <w:r>
              <w:t>type: String</w:t>
            </w:r>
          </w:p>
          <w:p w14:paraId="0648D73D" w14:textId="77777777" w:rsidR="00284494" w:rsidRDefault="00284494" w:rsidP="00284494">
            <w:pPr>
              <w:pStyle w:val="TAL"/>
            </w:pPr>
            <w:r>
              <w:t>multiplicity: 1</w:t>
            </w:r>
          </w:p>
          <w:p w14:paraId="337605F8" w14:textId="77777777" w:rsidR="00284494" w:rsidRDefault="00284494" w:rsidP="00284494">
            <w:pPr>
              <w:pStyle w:val="TAL"/>
            </w:pPr>
            <w:proofErr w:type="spellStart"/>
            <w:r>
              <w:t>isOrdered</w:t>
            </w:r>
            <w:proofErr w:type="spellEnd"/>
            <w:r>
              <w:t>: N/A</w:t>
            </w:r>
          </w:p>
          <w:p w14:paraId="51CFC785" w14:textId="77777777" w:rsidR="00284494" w:rsidRDefault="00284494" w:rsidP="00284494">
            <w:pPr>
              <w:pStyle w:val="TAL"/>
            </w:pPr>
            <w:proofErr w:type="spellStart"/>
            <w:r>
              <w:t>isUnique</w:t>
            </w:r>
            <w:proofErr w:type="spellEnd"/>
            <w:r>
              <w:t>: True</w:t>
            </w:r>
          </w:p>
          <w:p w14:paraId="2B261DA6" w14:textId="77777777" w:rsidR="00284494" w:rsidRDefault="00284494" w:rsidP="00284494">
            <w:pPr>
              <w:pStyle w:val="TAL"/>
            </w:pPr>
            <w:proofErr w:type="spellStart"/>
            <w:r>
              <w:t>defaultValue</w:t>
            </w:r>
            <w:proofErr w:type="spellEnd"/>
            <w:r>
              <w:t>: None</w:t>
            </w:r>
          </w:p>
          <w:p w14:paraId="26432FC9" w14:textId="704C2518" w:rsidR="00284494" w:rsidRDefault="00284494" w:rsidP="00284494">
            <w:pPr>
              <w:pStyle w:val="TAL"/>
            </w:pPr>
            <w:proofErr w:type="spellStart"/>
            <w:r>
              <w:t>isNullable</w:t>
            </w:r>
            <w:proofErr w:type="spellEnd"/>
            <w:r>
              <w:t>: False</w:t>
            </w:r>
          </w:p>
        </w:tc>
      </w:tr>
      <w:tr w:rsidR="00F17312" w14:paraId="6B6D4BC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CCE0F"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5E9C9D4" w14:textId="77777777" w:rsidR="00F17312" w:rsidRDefault="00F17312" w:rsidP="00F17312">
            <w:pPr>
              <w:pStyle w:val="TAL"/>
            </w:pPr>
            <w:r>
              <w:t>This holds the Physical Cell Identity (PCI) of the NR cell.</w:t>
            </w:r>
          </w:p>
          <w:p w14:paraId="44F07C38" w14:textId="77777777" w:rsidR="00F17312" w:rsidRDefault="00F17312" w:rsidP="00F17312">
            <w:pPr>
              <w:pStyle w:val="TAL"/>
            </w:pPr>
          </w:p>
          <w:p w14:paraId="58DA3EA5" w14:textId="77777777" w:rsidR="00F17312" w:rsidRDefault="00F17312" w:rsidP="00F17312">
            <w:pPr>
              <w:pStyle w:val="TAL"/>
            </w:pPr>
            <w:proofErr w:type="spellStart"/>
            <w:r>
              <w:rPr>
                <w:lang w:eastAsia="zh-CN"/>
              </w:rPr>
              <w:t>allowedValues</w:t>
            </w:r>
            <w:proofErr w:type="spellEnd"/>
            <w:r>
              <w:rPr>
                <w:lang w:eastAsia="zh-CN"/>
              </w:rPr>
              <w:t>:</w:t>
            </w:r>
            <w:r>
              <w:t xml:space="preserve"> </w:t>
            </w:r>
          </w:p>
          <w:p w14:paraId="47A212A9" w14:textId="77777777" w:rsidR="00F17312" w:rsidRDefault="00F17312" w:rsidP="00F17312">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2FB2CB9E" w14:textId="77777777" w:rsidR="00F17312" w:rsidRDefault="00F17312" w:rsidP="00F17312">
            <w:pPr>
              <w:pStyle w:val="TAL"/>
            </w:pPr>
            <w:r>
              <w:t>type: Integer</w:t>
            </w:r>
          </w:p>
          <w:p w14:paraId="793A274A" w14:textId="77777777" w:rsidR="00F17312" w:rsidRDefault="00F17312" w:rsidP="00F17312">
            <w:pPr>
              <w:pStyle w:val="TAL"/>
            </w:pPr>
            <w:r>
              <w:t>multiplicity: 1</w:t>
            </w:r>
          </w:p>
          <w:p w14:paraId="4702393E" w14:textId="77777777" w:rsidR="00F17312" w:rsidRDefault="00F17312" w:rsidP="00F17312">
            <w:pPr>
              <w:pStyle w:val="TAL"/>
            </w:pPr>
            <w:proofErr w:type="spellStart"/>
            <w:r>
              <w:t>isOrdered</w:t>
            </w:r>
            <w:proofErr w:type="spellEnd"/>
            <w:r>
              <w:t>: N/A</w:t>
            </w:r>
          </w:p>
          <w:p w14:paraId="3B5AE700" w14:textId="77777777" w:rsidR="00F17312" w:rsidRDefault="00F17312" w:rsidP="00F17312">
            <w:pPr>
              <w:pStyle w:val="TAL"/>
            </w:pPr>
            <w:proofErr w:type="spellStart"/>
            <w:r>
              <w:t>isUnique</w:t>
            </w:r>
            <w:proofErr w:type="spellEnd"/>
            <w:r>
              <w:t>: N/A</w:t>
            </w:r>
          </w:p>
          <w:p w14:paraId="295CBEEC" w14:textId="77777777" w:rsidR="00F17312" w:rsidRDefault="00F17312" w:rsidP="00F17312">
            <w:pPr>
              <w:pStyle w:val="TAL"/>
            </w:pPr>
            <w:proofErr w:type="spellStart"/>
            <w:r>
              <w:t>defaultValue</w:t>
            </w:r>
            <w:proofErr w:type="spellEnd"/>
            <w:r>
              <w:t>: None</w:t>
            </w:r>
          </w:p>
          <w:p w14:paraId="661527FE" w14:textId="77777777" w:rsidR="00F17312" w:rsidRDefault="00F17312" w:rsidP="00F17312">
            <w:pPr>
              <w:pStyle w:val="TAL"/>
              <w:rPr>
                <w:rFonts w:cs="Arial"/>
                <w:szCs w:val="18"/>
              </w:rPr>
            </w:pPr>
            <w:proofErr w:type="spellStart"/>
            <w:r>
              <w:t>isNullable</w:t>
            </w:r>
            <w:proofErr w:type="spellEnd"/>
            <w:r>
              <w:t xml:space="preserve">: </w:t>
            </w:r>
            <w:r>
              <w:rPr>
                <w:rFonts w:cs="Arial"/>
                <w:szCs w:val="18"/>
              </w:rPr>
              <w:t>False</w:t>
            </w:r>
          </w:p>
          <w:p w14:paraId="54AC2752" w14:textId="77777777" w:rsidR="00F17312" w:rsidRDefault="00F17312" w:rsidP="00F17312">
            <w:pPr>
              <w:pStyle w:val="TAL"/>
            </w:pPr>
          </w:p>
        </w:tc>
      </w:tr>
      <w:tr w:rsidR="00F17312" w14:paraId="1903BFC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10D13"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525F6E70" w14:textId="77777777" w:rsidR="00F17312" w:rsidRDefault="00F17312" w:rsidP="00F17312">
            <w:pPr>
              <w:spacing w:after="0"/>
              <w:rPr>
                <w:rFonts w:ascii="Courier New" w:hAnsi="Courier New" w:cs="Courier New"/>
                <w:color w:val="000000"/>
                <w:sz w:val="18"/>
                <w:szCs w:val="18"/>
              </w:rPr>
            </w:pPr>
          </w:p>
          <w:p w14:paraId="321CA50A"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F44F1F" w14:textId="77777777" w:rsidR="00F17312" w:rsidRDefault="00F17312" w:rsidP="00F17312">
            <w:pPr>
              <w:pStyle w:val="TAL"/>
              <w:rPr>
                <w:lang w:eastAsia="zh-CN"/>
              </w:rPr>
            </w:pPr>
            <w:r>
              <w:t xml:space="preserve">This holds the identity of the common Tracking Area Code for the PLMNs. </w:t>
            </w:r>
          </w:p>
          <w:p w14:paraId="2A8C0D9D" w14:textId="77777777" w:rsidR="00F17312" w:rsidRDefault="00F17312" w:rsidP="00F17312">
            <w:pPr>
              <w:pStyle w:val="TAL"/>
              <w:rPr>
                <w:lang w:eastAsia="zh-CN"/>
              </w:rPr>
            </w:pPr>
          </w:p>
          <w:p w14:paraId="59F30019" w14:textId="77777777" w:rsidR="00F17312" w:rsidRDefault="00F17312" w:rsidP="00F17312">
            <w:pPr>
              <w:pStyle w:val="TAL"/>
              <w:rPr>
                <w:lang w:eastAsia="zh-CN"/>
              </w:rPr>
            </w:pPr>
            <w:proofErr w:type="spellStart"/>
            <w:r>
              <w:rPr>
                <w:lang w:eastAsia="zh-CN"/>
              </w:rPr>
              <w:t>allowedValues</w:t>
            </w:r>
            <w:proofErr w:type="spellEnd"/>
            <w:r>
              <w:rPr>
                <w:lang w:eastAsia="zh-CN"/>
              </w:rPr>
              <w:t>:</w:t>
            </w:r>
          </w:p>
          <w:p w14:paraId="5A57A489" w14:textId="77777777" w:rsidR="00F17312" w:rsidRDefault="00F17312" w:rsidP="00F17312">
            <w:pPr>
              <w:pStyle w:val="TAL"/>
              <w:ind w:left="284"/>
              <w:rPr>
                <w:lang w:eastAsia="zh-CN"/>
              </w:rPr>
            </w:pPr>
            <w:r>
              <w:t>a)</w:t>
            </w:r>
            <w:r>
              <w:tab/>
              <w:t xml:space="preserve">It is the TAC or Extended-TAC. </w:t>
            </w:r>
          </w:p>
          <w:p w14:paraId="6F4FF35C" w14:textId="77777777" w:rsidR="00F17312" w:rsidRDefault="00F17312" w:rsidP="00F17312">
            <w:pPr>
              <w:pStyle w:val="TAL"/>
              <w:ind w:left="284"/>
            </w:pPr>
            <w:r>
              <w:t>b)</w:t>
            </w:r>
            <w:r>
              <w:tab/>
              <w:t>A cell can only broadcast one TAC or Extended-TAC. See TS 36.300, subclause 10.1.7 (PLMNID and TAC relation).</w:t>
            </w:r>
          </w:p>
          <w:p w14:paraId="6937F739" w14:textId="77777777" w:rsidR="00F17312" w:rsidRDefault="00F17312" w:rsidP="00F17312">
            <w:pPr>
              <w:pStyle w:val="TAL"/>
              <w:ind w:left="284"/>
            </w:pPr>
            <w:r>
              <w:t>c)</w:t>
            </w:r>
            <w:r>
              <w:tab/>
              <w:t>TAC is defined in subclause 19.4.2.3 of 3GPP TS 23.003</w:t>
            </w:r>
          </w:p>
          <w:p w14:paraId="231427A4" w14:textId="77777777" w:rsidR="00F17312" w:rsidRDefault="00F17312" w:rsidP="00F17312">
            <w:pPr>
              <w:pStyle w:val="TAL"/>
              <w:ind w:left="568"/>
            </w:pPr>
            <w:r>
              <w:t>[13] and Extended-TAC is defined in subclause 9.3.1.29 of 3GPP TS 38.473 [8].</w:t>
            </w:r>
          </w:p>
          <w:p w14:paraId="57418190" w14:textId="77777777" w:rsidR="00F17312" w:rsidRDefault="00F17312" w:rsidP="00F17312">
            <w:pPr>
              <w:pStyle w:val="TAL"/>
              <w:ind w:left="284"/>
            </w:pPr>
            <w:r>
              <w:t>d)</w:t>
            </w:r>
            <w:r>
              <w:tab/>
              <w:t>For a 5G SA (Stand Alone), it has a non-null value.</w:t>
            </w:r>
          </w:p>
          <w:p w14:paraId="071459FE"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CD0F3C" w14:textId="77777777" w:rsidR="00F17312" w:rsidRDefault="00F17312" w:rsidP="00F17312">
            <w:pPr>
              <w:pStyle w:val="TAL"/>
            </w:pPr>
            <w:r>
              <w:t>type: Integer</w:t>
            </w:r>
          </w:p>
          <w:p w14:paraId="7FCE3FD8" w14:textId="77777777" w:rsidR="00F17312" w:rsidRDefault="00F17312" w:rsidP="00F17312">
            <w:pPr>
              <w:pStyle w:val="TAL"/>
            </w:pPr>
            <w:r>
              <w:t>multiplicity: 1</w:t>
            </w:r>
          </w:p>
          <w:p w14:paraId="26743383" w14:textId="77777777" w:rsidR="00F17312" w:rsidRDefault="00F17312" w:rsidP="00F17312">
            <w:pPr>
              <w:pStyle w:val="TAL"/>
            </w:pPr>
            <w:proofErr w:type="spellStart"/>
            <w:r>
              <w:t>isOrdered</w:t>
            </w:r>
            <w:proofErr w:type="spellEnd"/>
            <w:r>
              <w:t>: N/A</w:t>
            </w:r>
          </w:p>
          <w:p w14:paraId="52E8EDBF" w14:textId="77777777" w:rsidR="00F17312" w:rsidRDefault="00F17312" w:rsidP="00F17312">
            <w:pPr>
              <w:pStyle w:val="TAL"/>
            </w:pPr>
            <w:proofErr w:type="spellStart"/>
            <w:r>
              <w:t>isUnique</w:t>
            </w:r>
            <w:proofErr w:type="spellEnd"/>
            <w:r>
              <w:t>: N/A</w:t>
            </w:r>
          </w:p>
          <w:p w14:paraId="4CF5AB54" w14:textId="77777777" w:rsidR="00F17312" w:rsidRDefault="00F17312" w:rsidP="00F17312">
            <w:pPr>
              <w:pStyle w:val="TAL"/>
            </w:pPr>
            <w:proofErr w:type="spellStart"/>
            <w:r>
              <w:t>defaultValue</w:t>
            </w:r>
            <w:proofErr w:type="spellEnd"/>
            <w:r>
              <w:t>: NULL</w:t>
            </w:r>
          </w:p>
          <w:p w14:paraId="07BA816C" w14:textId="77777777" w:rsidR="00F17312" w:rsidRDefault="00F17312" w:rsidP="00F17312">
            <w:pPr>
              <w:pStyle w:val="TAL"/>
            </w:pPr>
            <w:proofErr w:type="spellStart"/>
            <w:r>
              <w:t>isNullable</w:t>
            </w:r>
            <w:proofErr w:type="spellEnd"/>
            <w:r>
              <w:t>: True</w:t>
            </w:r>
          </w:p>
        </w:tc>
      </w:tr>
      <w:tr w:rsidR="00F17312" w14:paraId="25EFD79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5AA9"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435FDAAA" w14:textId="77777777" w:rsidR="00F17312" w:rsidRDefault="00F17312" w:rsidP="00F17312">
            <w:pPr>
              <w:pStyle w:val="TAL"/>
              <w:rPr>
                <w:rFonts w:cs="Arial"/>
                <w:iCs/>
                <w:szCs w:val="18"/>
              </w:rPr>
            </w:pPr>
            <w:r>
              <w:rPr>
                <w:rFonts w:cs="Arial"/>
                <w:iCs/>
                <w:szCs w:val="18"/>
              </w:rPr>
              <w:t>It specifies the PLMN identifier to be used as part of the global RAN node identity.</w:t>
            </w:r>
          </w:p>
          <w:p w14:paraId="4F547A5B" w14:textId="77777777" w:rsidR="00F17312" w:rsidRDefault="00F17312" w:rsidP="00F17312">
            <w:pPr>
              <w:pStyle w:val="TAL"/>
              <w:rPr>
                <w:rFonts w:cs="Arial"/>
                <w:iCs/>
                <w:szCs w:val="18"/>
              </w:rPr>
            </w:pPr>
          </w:p>
          <w:p w14:paraId="76E6E3A6"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12B85B68"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45976140" w14:textId="77777777" w:rsidR="00F17312" w:rsidRDefault="00F17312" w:rsidP="00F1731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5B7A9E21"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w:t>
            </w:r>
          </w:p>
          <w:p w14:paraId="0A113594"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1411D38"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A0ADEDC"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E147EE2" w14:textId="77777777" w:rsidR="00F17312" w:rsidRDefault="00F17312" w:rsidP="00F17312">
            <w:pPr>
              <w:pStyle w:val="TAL"/>
              <w:rPr>
                <w:szCs w:val="18"/>
              </w:rPr>
            </w:pPr>
            <w:proofErr w:type="spellStart"/>
            <w:r>
              <w:rPr>
                <w:szCs w:val="18"/>
              </w:rPr>
              <w:t>isNullable</w:t>
            </w:r>
            <w:proofErr w:type="spellEnd"/>
            <w:r>
              <w:rPr>
                <w:szCs w:val="18"/>
              </w:rPr>
              <w:t>: False</w:t>
            </w:r>
          </w:p>
          <w:p w14:paraId="1354593B" w14:textId="77777777" w:rsidR="00F17312" w:rsidRDefault="00F17312" w:rsidP="00F17312">
            <w:pPr>
              <w:pStyle w:val="TAL"/>
            </w:pPr>
          </w:p>
        </w:tc>
      </w:tr>
      <w:tr w:rsidR="00F17312" w14:paraId="3ECD244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EADAB"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C975F5" w14:textId="77777777" w:rsidR="00F17312" w:rsidRDefault="00F17312" w:rsidP="00F17312">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5BEDCCC" w14:textId="77777777" w:rsidR="00F17312" w:rsidRDefault="00F17312" w:rsidP="00F17312">
            <w:pPr>
              <w:pStyle w:val="TAL"/>
              <w:rPr>
                <w:rFonts w:cs="Arial"/>
                <w:szCs w:val="18"/>
              </w:rPr>
            </w:pPr>
          </w:p>
          <w:p w14:paraId="062938B6"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67143DE" w14:textId="77777777" w:rsidR="00F17312" w:rsidRDefault="00F17312" w:rsidP="00F1731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7245A192" w14:textId="77777777" w:rsidR="00F17312" w:rsidRDefault="00F17312" w:rsidP="00F173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745455FF"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274107F"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9A9B187"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E0C5645" w14:textId="77777777" w:rsidR="00F17312" w:rsidRDefault="00F17312" w:rsidP="00F17312">
            <w:pPr>
              <w:pStyle w:val="TAL"/>
              <w:rPr>
                <w:szCs w:val="18"/>
              </w:rPr>
            </w:pPr>
            <w:proofErr w:type="spellStart"/>
            <w:r>
              <w:rPr>
                <w:szCs w:val="18"/>
              </w:rPr>
              <w:t>isNullable</w:t>
            </w:r>
            <w:proofErr w:type="spellEnd"/>
            <w:r>
              <w:rPr>
                <w:szCs w:val="18"/>
              </w:rPr>
              <w:t>: False</w:t>
            </w:r>
          </w:p>
          <w:p w14:paraId="5A5660D1" w14:textId="77777777" w:rsidR="00F17312" w:rsidRDefault="00F17312" w:rsidP="00F17312">
            <w:pPr>
              <w:pStyle w:val="TAL"/>
            </w:pPr>
          </w:p>
        </w:tc>
      </w:tr>
      <w:tr w:rsidR="00F17312" w14:paraId="32FF4DF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52595"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AFC002" w14:textId="756BE114" w:rsidR="00F17312" w:rsidRDefault="00F17312" w:rsidP="00F17312">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ins w:id="20" w:author="Sean Sun" w:date="2021-09-30T15:47:00Z">
              <w:r w:rsidR="002F0E14">
                <w:rPr>
                  <w:rFonts w:cs="Arial"/>
                  <w:iCs/>
                  <w:szCs w:val="18"/>
                </w:rPr>
                <w:t>.</w:t>
              </w:r>
              <w:r w:rsidR="002F0E14" w:rsidRPr="009E0DD8">
                <w:rPr>
                  <w:rFonts w:cs="Arial"/>
                  <w:iCs/>
                  <w:szCs w:val="18"/>
                  <w:lang w:eastAsia="en-GB"/>
                </w:rPr>
                <w:t xml:space="preserve"> The </w:t>
              </w:r>
              <w:proofErr w:type="spellStart"/>
              <w:r w:rsidR="002F0E14" w:rsidRPr="009E0DD8">
                <w:rPr>
                  <w:rFonts w:cs="Arial"/>
                  <w:iCs/>
                  <w:szCs w:val="18"/>
                  <w:lang w:eastAsia="en-GB"/>
                </w:rPr>
                <w:t>pLMNId</w:t>
              </w:r>
              <w:proofErr w:type="spellEnd"/>
              <w:r w:rsidR="002F0E14" w:rsidRPr="009E0DD8">
                <w:rPr>
                  <w:rFonts w:cs="Arial"/>
                  <w:iCs/>
                  <w:szCs w:val="18"/>
                  <w:lang w:eastAsia="en-GB"/>
                </w:rPr>
                <w:t xml:space="preserve"> of the first entry of the list is the </w:t>
              </w:r>
              <w:proofErr w:type="spellStart"/>
              <w:r w:rsidR="002F0E14" w:rsidRPr="009E0DD8">
                <w:rPr>
                  <w:rFonts w:cs="Arial"/>
                  <w:iCs/>
                  <w:szCs w:val="18"/>
                  <w:lang w:eastAsia="en-GB"/>
                </w:rPr>
                <w:t>PLMNId</w:t>
              </w:r>
              <w:proofErr w:type="spellEnd"/>
              <w:r w:rsidR="002F0E14" w:rsidRPr="009E0DD8">
                <w:rPr>
                  <w:rFonts w:cs="Arial"/>
                  <w:iCs/>
                  <w:szCs w:val="18"/>
                  <w:lang w:eastAsia="en-GB"/>
                </w:rPr>
                <w:t xml:space="preserve"> used to construct the </w:t>
              </w:r>
              <w:proofErr w:type="spellStart"/>
              <w:r w:rsidR="002F0E14" w:rsidRPr="009E0DD8">
                <w:rPr>
                  <w:rFonts w:cs="Arial"/>
                  <w:iCs/>
                  <w:szCs w:val="18"/>
                  <w:lang w:eastAsia="en-GB"/>
                </w:rPr>
                <w:t>nCGI</w:t>
              </w:r>
              <w:proofErr w:type="spellEnd"/>
              <w:r w:rsidR="002F0E14" w:rsidRPr="009E0DD8">
                <w:rPr>
                  <w:rFonts w:cs="Arial"/>
                  <w:iCs/>
                  <w:szCs w:val="18"/>
                  <w:lang w:eastAsia="en-GB"/>
                </w:rPr>
                <w:t xml:space="preserve"> for the NR cell.</w:t>
              </w:r>
            </w:ins>
          </w:p>
          <w:p w14:paraId="5A6608BB" w14:textId="77777777" w:rsidR="00F17312" w:rsidRDefault="00F17312" w:rsidP="00F17312">
            <w:pPr>
              <w:pStyle w:val="TAL"/>
              <w:rPr>
                <w:rFonts w:cs="Arial"/>
                <w:iCs/>
                <w:szCs w:val="18"/>
              </w:rPr>
            </w:pPr>
          </w:p>
          <w:p w14:paraId="1769DF74" w14:textId="77777777" w:rsidR="00F17312" w:rsidRDefault="00F17312" w:rsidP="00F17312">
            <w:pPr>
              <w:pStyle w:val="TAL"/>
              <w:rPr>
                <w:rFonts w:cs="Arial"/>
                <w:szCs w:val="18"/>
              </w:rPr>
            </w:pPr>
          </w:p>
          <w:p w14:paraId="53AE1FBC"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5A044AC8" w14:textId="77777777" w:rsidR="00F17312" w:rsidRDefault="00F17312" w:rsidP="00F1731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1B5D28A" w14:textId="77777777" w:rsidR="00F17312" w:rsidRDefault="00F17312" w:rsidP="00F1731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675AE9F2" w14:textId="77777777" w:rsidR="00F17312" w:rsidRDefault="00F17312" w:rsidP="00F173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5CDE5D2"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6F67B42"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8E3883E"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BEE7043" w14:textId="77777777" w:rsidR="00F17312" w:rsidRDefault="00F17312" w:rsidP="00F17312">
            <w:pPr>
              <w:pStyle w:val="TAL"/>
              <w:rPr>
                <w:szCs w:val="18"/>
              </w:rPr>
            </w:pPr>
            <w:proofErr w:type="spellStart"/>
            <w:r>
              <w:rPr>
                <w:szCs w:val="18"/>
              </w:rPr>
              <w:t>isNullable</w:t>
            </w:r>
            <w:proofErr w:type="spellEnd"/>
            <w:r>
              <w:rPr>
                <w:szCs w:val="18"/>
              </w:rPr>
              <w:t>: False</w:t>
            </w:r>
          </w:p>
          <w:p w14:paraId="3555ADF5" w14:textId="77777777" w:rsidR="00F17312" w:rsidRDefault="00F17312" w:rsidP="00F17312">
            <w:pPr>
              <w:keepNext/>
              <w:keepLines/>
              <w:spacing w:after="0"/>
              <w:rPr>
                <w:rFonts w:ascii="Arial" w:hAnsi="Arial"/>
                <w:sz w:val="18"/>
                <w:szCs w:val="18"/>
              </w:rPr>
            </w:pPr>
          </w:p>
        </w:tc>
      </w:tr>
      <w:tr w:rsidR="00F17312" w14:paraId="77680C2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F0541"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3594024" w14:textId="77777777" w:rsidR="00F17312" w:rsidRDefault="00F17312" w:rsidP="00F17312">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71FE8163" w14:textId="77777777" w:rsidR="00F17312" w:rsidRDefault="00F17312" w:rsidP="00F17312">
            <w:pPr>
              <w:pStyle w:val="TAL"/>
              <w:rPr>
                <w:rFonts w:cs="Arial"/>
                <w:szCs w:val="18"/>
              </w:rPr>
            </w:pPr>
          </w:p>
          <w:p w14:paraId="4BB6AAC6"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39C258D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6FD784C0" w14:textId="77777777" w:rsidR="00F17312" w:rsidRDefault="00F17312" w:rsidP="00F1731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3A0CA69F" w14:textId="77777777" w:rsidR="00F17312" w:rsidRDefault="00F17312" w:rsidP="00F173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1260F8C2"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2D33D988"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92D12F2"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13C8DE8" w14:textId="77777777" w:rsidR="00F17312" w:rsidRDefault="00F17312" w:rsidP="00F17312">
            <w:pPr>
              <w:pStyle w:val="TAL"/>
              <w:rPr>
                <w:szCs w:val="18"/>
              </w:rPr>
            </w:pPr>
            <w:proofErr w:type="spellStart"/>
            <w:r>
              <w:rPr>
                <w:szCs w:val="18"/>
              </w:rPr>
              <w:t>isNullable</w:t>
            </w:r>
            <w:proofErr w:type="spellEnd"/>
            <w:r>
              <w:rPr>
                <w:szCs w:val="18"/>
              </w:rPr>
              <w:t>: False</w:t>
            </w:r>
          </w:p>
          <w:p w14:paraId="5B1CB567" w14:textId="77777777" w:rsidR="00F17312" w:rsidRDefault="00F17312" w:rsidP="00F17312">
            <w:pPr>
              <w:pStyle w:val="TAL"/>
            </w:pPr>
          </w:p>
        </w:tc>
      </w:tr>
      <w:tr w:rsidR="0046695D" w14:paraId="7CB13D7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F93A7" w14:textId="2BF7137F" w:rsidR="0046695D" w:rsidRDefault="0046695D" w:rsidP="0046695D">
            <w:pPr>
              <w:spacing w:after="0"/>
              <w:rPr>
                <w:rFonts w:ascii="Courier New" w:hAnsi="Courier New" w:cs="Courier New"/>
                <w:color w:val="000000"/>
                <w:sz w:val="18"/>
                <w:szCs w:val="18"/>
              </w:rPr>
            </w:pPr>
            <w:proofErr w:type="spellStart"/>
            <w:r>
              <w:rPr>
                <w:rFonts w:ascii="Courier New" w:hAnsi="Courier New"/>
                <w:lang w:eastAsia="zh-CN"/>
              </w:rPr>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0B3B1E6" w14:textId="77777777" w:rsidR="0046695D" w:rsidRDefault="0046695D" w:rsidP="0046695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8BC9853" w14:textId="77777777" w:rsidR="0046695D" w:rsidRDefault="0046695D" w:rsidP="0046695D">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062C84D8" w14:textId="77777777" w:rsidR="0046695D" w:rsidRDefault="0046695D" w:rsidP="0046695D">
            <w:pPr>
              <w:pStyle w:val="TAL"/>
              <w:rPr>
                <w:rFonts w:cs="Arial"/>
                <w:iCs/>
                <w:szCs w:val="18"/>
              </w:rPr>
            </w:pPr>
          </w:p>
          <w:p w14:paraId="74F0FA07" w14:textId="77777777" w:rsidR="0046695D" w:rsidRDefault="0046695D" w:rsidP="0046695D">
            <w:pPr>
              <w:pStyle w:val="TAL"/>
              <w:rPr>
                <w:rFonts w:cs="Arial"/>
                <w:szCs w:val="18"/>
              </w:rPr>
            </w:pPr>
          </w:p>
          <w:p w14:paraId="5BB4DB26" w14:textId="77777777" w:rsidR="0046695D" w:rsidRDefault="0046695D" w:rsidP="0046695D">
            <w:pPr>
              <w:pStyle w:val="TAL"/>
              <w:rPr>
                <w:szCs w:val="18"/>
                <w:lang w:eastAsia="zh-CN"/>
              </w:rPr>
            </w:pPr>
            <w:proofErr w:type="spellStart"/>
            <w:r>
              <w:rPr>
                <w:szCs w:val="18"/>
                <w:lang w:eastAsia="zh-CN"/>
              </w:rPr>
              <w:t>allowedValues</w:t>
            </w:r>
            <w:proofErr w:type="spellEnd"/>
            <w:r>
              <w:rPr>
                <w:szCs w:val="18"/>
                <w:lang w:eastAsia="zh-CN"/>
              </w:rPr>
              <w:t>: Not applicable.</w:t>
            </w:r>
          </w:p>
          <w:p w14:paraId="43402F28" w14:textId="77777777" w:rsidR="0046695D" w:rsidRDefault="0046695D" w:rsidP="0046695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4481D57" w14:textId="77777777" w:rsidR="0046695D" w:rsidRDefault="0046695D" w:rsidP="0046695D">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1D9A78F6" w14:textId="77777777" w:rsidR="0046695D" w:rsidRDefault="0046695D" w:rsidP="0046695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A1F2D7D" w14:textId="77777777" w:rsidR="0046695D" w:rsidRDefault="0046695D" w:rsidP="0046695D">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2920F020" w14:textId="77777777" w:rsidR="0046695D" w:rsidRDefault="0046695D" w:rsidP="0046695D">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FA8BBB0" w14:textId="77777777" w:rsidR="0046695D" w:rsidRDefault="0046695D" w:rsidP="0046695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7353464" w14:textId="77777777" w:rsidR="0046695D" w:rsidRDefault="0046695D" w:rsidP="0046695D">
            <w:pPr>
              <w:pStyle w:val="TAL"/>
              <w:rPr>
                <w:szCs w:val="18"/>
              </w:rPr>
            </w:pPr>
            <w:proofErr w:type="spellStart"/>
            <w:r>
              <w:rPr>
                <w:szCs w:val="18"/>
              </w:rPr>
              <w:t>isNullable</w:t>
            </w:r>
            <w:proofErr w:type="spellEnd"/>
            <w:r>
              <w:rPr>
                <w:szCs w:val="18"/>
              </w:rPr>
              <w:t>: False</w:t>
            </w:r>
          </w:p>
          <w:p w14:paraId="105DE1EF" w14:textId="77777777" w:rsidR="0046695D" w:rsidRDefault="0046695D" w:rsidP="0046695D">
            <w:pPr>
              <w:keepNext/>
              <w:keepLines/>
              <w:spacing w:after="0"/>
              <w:rPr>
                <w:rFonts w:ascii="Arial" w:hAnsi="Arial"/>
                <w:sz w:val="18"/>
                <w:szCs w:val="18"/>
              </w:rPr>
            </w:pPr>
          </w:p>
        </w:tc>
      </w:tr>
      <w:tr w:rsidR="00F17312" w14:paraId="34470C1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6346A"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C35AC0A" w14:textId="77777777" w:rsidR="00F17312" w:rsidRDefault="00F17312" w:rsidP="00F17312">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5215B3E7"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25A38E92"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0EA12EDD" w14:textId="77777777" w:rsidR="00F17312" w:rsidRDefault="00F17312" w:rsidP="00F1731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588F941F" w14:textId="77777777" w:rsidR="00F17312" w:rsidRDefault="00F17312" w:rsidP="00F17312">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1732602D"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2A05BF1"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CF3EBDD" w14:textId="77777777" w:rsidR="00F17312" w:rsidRDefault="00F17312" w:rsidP="00F1731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4AC69C9" w14:textId="77777777" w:rsidR="00F17312" w:rsidRDefault="00F17312" w:rsidP="00F17312">
            <w:pPr>
              <w:pStyle w:val="TAL"/>
              <w:rPr>
                <w:szCs w:val="18"/>
              </w:rPr>
            </w:pPr>
            <w:proofErr w:type="spellStart"/>
            <w:r>
              <w:rPr>
                <w:szCs w:val="18"/>
              </w:rPr>
              <w:t>isNullable</w:t>
            </w:r>
            <w:proofErr w:type="spellEnd"/>
            <w:r>
              <w:rPr>
                <w:szCs w:val="18"/>
              </w:rPr>
              <w:t>: False</w:t>
            </w:r>
          </w:p>
          <w:p w14:paraId="35630F19" w14:textId="77777777" w:rsidR="00F17312" w:rsidRDefault="00F17312" w:rsidP="00F17312">
            <w:pPr>
              <w:pStyle w:val="TAL"/>
            </w:pPr>
          </w:p>
        </w:tc>
      </w:tr>
      <w:tr w:rsidR="00F17312" w14:paraId="686A41C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6EE26"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330AF8F4" w14:textId="77777777" w:rsidR="00F17312" w:rsidRDefault="00F17312" w:rsidP="00F17312">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46FD779D" w14:textId="77777777" w:rsidR="00F17312" w:rsidRDefault="00F17312" w:rsidP="00F17312">
            <w:pPr>
              <w:pStyle w:val="a"/>
              <w:rPr>
                <w:sz w:val="18"/>
                <w:szCs w:val="18"/>
              </w:rPr>
            </w:pPr>
          </w:p>
          <w:p w14:paraId="04E2AD1D" w14:textId="77777777" w:rsidR="00F17312" w:rsidRDefault="00F17312" w:rsidP="00F17312">
            <w:pPr>
              <w:pStyle w:val="a"/>
              <w:rPr>
                <w:sz w:val="18"/>
                <w:szCs w:val="18"/>
              </w:rPr>
            </w:pPr>
            <w:proofErr w:type="spellStart"/>
            <w:r>
              <w:rPr>
                <w:sz w:val="18"/>
                <w:szCs w:val="18"/>
              </w:rPr>
              <w:t>allowedValues</w:t>
            </w:r>
            <w:proofErr w:type="spellEnd"/>
            <w:r>
              <w:rPr>
                <w:sz w:val="18"/>
                <w:szCs w:val="18"/>
              </w:rPr>
              <w:t>: N/A</w:t>
            </w:r>
          </w:p>
          <w:p w14:paraId="0717D44E" w14:textId="77777777" w:rsidR="00F17312" w:rsidRDefault="00F17312" w:rsidP="00F17312">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38729A" w14:textId="77777777" w:rsidR="00F17312" w:rsidRDefault="00F17312" w:rsidP="00F17312">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6891559C" w14:textId="77777777" w:rsidR="00F17312" w:rsidRDefault="00F17312" w:rsidP="00F17312">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2A8E2F72" w14:textId="77777777" w:rsidR="00F17312" w:rsidRDefault="00F17312" w:rsidP="00F1731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BBEDFDD" w14:textId="77777777" w:rsidR="00F17312" w:rsidRDefault="00F17312" w:rsidP="00F1731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49EE4A5" w14:textId="77777777" w:rsidR="00F17312" w:rsidRDefault="00F17312" w:rsidP="00F1731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EB67318" w14:textId="77777777" w:rsidR="00F17312" w:rsidRDefault="00F17312" w:rsidP="00F17312">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F17312" w14:paraId="1AF40EF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B2678" w14:textId="77777777" w:rsidR="00F17312" w:rsidRDefault="00F17312" w:rsidP="00F1731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5CAFB0FE" w14:textId="77777777" w:rsidR="00F17312" w:rsidRDefault="00F17312" w:rsidP="00F17312">
            <w:pPr>
              <w:spacing w:after="0"/>
              <w:rPr>
                <w:rFonts w:ascii="Courier New" w:hAnsi="Courier New" w:cs="Courier New"/>
                <w:bCs/>
                <w:color w:val="333333"/>
                <w:sz w:val="18"/>
                <w:szCs w:val="18"/>
              </w:rPr>
            </w:pPr>
          </w:p>
          <w:p w14:paraId="5B25F396"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9FEB03C" w14:textId="77777777" w:rsidR="00F17312" w:rsidRDefault="00F17312" w:rsidP="00F17312">
            <w:pPr>
              <w:pStyle w:val="TAL"/>
            </w:pPr>
            <w:r>
              <w:t xml:space="preserve">The resource type of interest for an RRM Policy. </w:t>
            </w:r>
          </w:p>
          <w:p w14:paraId="1ABBD979" w14:textId="77777777" w:rsidR="00F17312" w:rsidRDefault="00F17312" w:rsidP="00F17312">
            <w:pPr>
              <w:pStyle w:val="TAL"/>
            </w:pPr>
          </w:p>
          <w:p w14:paraId="3392AB1C" w14:textId="77777777" w:rsidR="00F17312" w:rsidRDefault="00F17312" w:rsidP="00F17312">
            <w:pPr>
              <w:pStyle w:val="a"/>
              <w:rPr>
                <w:sz w:val="18"/>
                <w:szCs w:val="18"/>
              </w:rPr>
            </w:pPr>
            <w:proofErr w:type="spellStart"/>
            <w:r>
              <w:rPr>
                <w:sz w:val="18"/>
                <w:szCs w:val="18"/>
              </w:rPr>
              <w:t>allowedValues</w:t>
            </w:r>
            <w:proofErr w:type="spellEnd"/>
            <w:r>
              <w:rPr>
                <w:sz w:val="18"/>
                <w:szCs w:val="18"/>
              </w:rPr>
              <w:t>:</w:t>
            </w:r>
          </w:p>
          <w:p w14:paraId="1CBB14D6" w14:textId="37A623DA" w:rsidR="00F17312" w:rsidRDefault="00F17312" w:rsidP="00F17312">
            <w:pPr>
              <w:pStyle w:val="a"/>
              <w:rPr>
                <w:sz w:val="18"/>
                <w:szCs w:val="18"/>
              </w:rPr>
            </w:pPr>
            <w:r>
              <w:rPr>
                <w:sz w:val="18"/>
                <w:szCs w:val="18"/>
              </w:rPr>
              <w:t>PRB</w:t>
            </w:r>
            <w:r w:rsidR="00182DC9" w:rsidRPr="00182DC9">
              <w:rPr>
                <w:sz w:val="18"/>
                <w:szCs w:val="18"/>
              </w:rPr>
              <w:t>, PRB UL, PRB 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501B0A0B" w14:textId="77777777" w:rsidR="00F17312" w:rsidRDefault="00F17312" w:rsidP="00F17312">
            <w:pPr>
              <w:pStyle w:val="a"/>
              <w:rPr>
                <w:sz w:val="18"/>
                <w:szCs w:val="18"/>
              </w:rPr>
            </w:pPr>
            <w:r>
              <w:rPr>
                <w:sz w:val="18"/>
                <w:szCs w:val="18"/>
              </w:rPr>
              <w:t xml:space="preserve">RRC connected 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385D1998" w14:textId="77777777" w:rsidR="00F17312" w:rsidRDefault="00F17312" w:rsidP="00F17312">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66ABAEA3" w14:textId="77777777" w:rsidR="00F17312" w:rsidRDefault="00F17312" w:rsidP="00F17312">
            <w:pPr>
              <w:rPr>
                <w:rFonts w:ascii="Arial" w:hAnsi="Arial" w:cs="Arial"/>
                <w:iCs/>
                <w:sz w:val="18"/>
                <w:szCs w:val="18"/>
              </w:rPr>
            </w:pPr>
          </w:p>
          <w:p w14:paraId="63579BEC" w14:textId="77777777" w:rsidR="00F17312" w:rsidRDefault="00F17312" w:rsidP="00F17312">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3059E7A" w14:textId="65E82E27" w:rsidR="00F17312" w:rsidRDefault="00F17312" w:rsidP="00F17312">
            <w:pPr>
              <w:pStyle w:val="TAL"/>
            </w:pPr>
            <w:r>
              <w:t xml:space="preserve">type: </w:t>
            </w:r>
            <w:r w:rsidR="00182DC9" w:rsidRPr="00182DC9">
              <w:t>ENUM</w:t>
            </w:r>
          </w:p>
          <w:p w14:paraId="799D7DD1" w14:textId="77777777" w:rsidR="00F17312" w:rsidRDefault="00F17312" w:rsidP="00F17312">
            <w:pPr>
              <w:pStyle w:val="TAL"/>
            </w:pPr>
            <w:r>
              <w:t>multiplicity: 1</w:t>
            </w:r>
          </w:p>
          <w:p w14:paraId="29F0B06A" w14:textId="77777777" w:rsidR="00F17312" w:rsidRDefault="00F17312" w:rsidP="00F17312">
            <w:pPr>
              <w:pStyle w:val="TAL"/>
            </w:pPr>
            <w:proofErr w:type="spellStart"/>
            <w:r>
              <w:t>isOrdered</w:t>
            </w:r>
            <w:proofErr w:type="spellEnd"/>
            <w:r>
              <w:t>: N/A</w:t>
            </w:r>
          </w:p>
          <w:p w14:paraId="11ACA528" w14:textId="77777777" w:rsidR="00F17312" w:rsidRDefault="00F17312" w:rsidP="00F17312">
            <w:pPr>
              <w:pStyle w:val="TAL"/>
            </w:pPr>
            <w:proofErr w:type="spellStart"/>
            <w:r>
              <w:t>isUnique</w:t>
            </w:r>
            <w:proofErr w:type="spellEnd"/>
            <w:r>
              <w:t>: N/A</w:t>
            </w:r>
          </w:p>
          <w:p w14:paraId="2748B06C" w14:textId="77777777" w:rsidR="00F17312" w:rsidRDefault="00F17312" w:rsidP="00F17312">
            <w:pPr>
              <w:pStyle w:val="TAL"/>
            </w:pPr>
            <w:proofErr w:type="spellStart"/>
            <w:r>
              <w:t>defaultValue</w:t>
            </w:r>
            <w:proofErr w:type="spellEnd"/>
            <w:r>
              <w:t>: None</w:t>
            </w:r>
          </w:p>
          <w:p w14:paraId="2AA4DE40" w14:textId="77777777" w:rsidR="00F17312" w:rsidRDefault="00F17312" w:rsidP="00F17312">
            <w:pPr>
              <w:pStyle w:val="TAL"/>
            </w:pPr>
            <w:proofErr w:type="spellStart"/>
            <w:r>
              <w:t>isNullable</w:t>
            </w:r>
            <w:proofErr w:type="spellEnd"/>
            <w:r>
              <w:t>: False</w:t>
            </w:r>
          </w:p>
          <w:p w14:paraId="11EF0DE0" w14:textId="77777777" w:rsidR="00F17312" w:rsidRDefault="00F17312" w:rsidP="00F17312">
            <w:pPr>
              <w:keepNext/>
              <w:keepLines/>
              <w:spacing w:after="0"/>
              <w:rPr>
                <w:rFonts w:ascii="Arial" w:hAnsi="Arial"/>
                <w:sz w:val="18"/>
                <w:szCs w:val="18"/>
              </w:rPr>
            </w:pPr>
          </w:p>
        </w:tc>
      </w:tr>
      <w:tr w:rsidR="00F17312" w14:paraId="10CF9AE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DC862"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2D1E1D" w14:textId="77777777" w:rsidR="00F17312" w:rsidRDefault="00F17312" w:rsidP="00F17312">
            <w:pPr>
              <w:pStyle w:val="TAL"/>
            </w:pPr>
            <w:r>
              <w:t>It represents the list of S-NSSAI the managed object is supporting. The S-NSSAI is defined in 3GPP TS 23.003 [13].</w:t>
            </w:r>
          </w:p>
          <w:p w14:paraId="5DE8EF16" w14:textId="77777777" w:rsidR="00F17312" w:rsidRDefault="00F17312" w:rsidP="00F17312">
            <w:pPr>
              <w:pStyle w:val="TAL"/>
            </w:pPr>
          </w:p>
          <w:p w14:paraId="4C2913CE" w14:textId="77777777" w:rsidR="00F17312" w:rsidRDefault="00F17312" w:rsidP="00F17312">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5EE9B4E1" w14:textId="77777777" w:rsidR="00F17312" w:rsidRDefault="00F17312" w:rsidP="00F17312">
            <w:pPr>
              <w:keepNext/>
              <w:keepLines/>
              <w:spacing w:after="0"/>
            </w:pPr>
            <w:r>
              <w:rPr>
                <w:rFonts w:ascii="Arial" w:hAnsi="Arial"/>
                <w:sz w:val="18"/>
              </w:rPr>
              <w:t xml:space="preserve">type: </w:t>
            </w:r>
            <w:r>
              <w:rPr>
                <w:rFonts w:ascii="Arial" w:hAnsi="Arial" w:cs="Arial"/>
                <w:sz w:val="18"/>
                <w:szCs w:val="18"/>
              </w:rPr>
              <w:t>S-NSSAI</w:t>
            </w:r>
          </w:p>
          <w:p w14:paraId="46CCFCEC"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10FB3C4" w14:textId="77777777" w:rsidR="00F17312" w:rsidRDefault="00F17312" w:rsidP="00F1731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2702B5D" w14:textId="77777777" w:rsidR="00F17312" w:rsidRDefault="00F17312" w:rsidP="00F1731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43C5B5C" w14:textId="77777777" w:rsidR="00F17312" w:rsidRDefault="00F17312" w:rsidP="00F1731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A89CAB0" w14:textId="77777777" w:rsidR="00F17312" w:rsidRDefault="00F17312" w:rsidP="00F1731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23319BEE" w14:textId="77777777" w:rsidR="00F17312" w:rsidRDefault="00F17312" w:rsidP="00F17312">
            <w:pPr>
              <w:pStyle w:val="TAL"/>
            </w:pPr>
            <w:proofErr w:type="spellStart"/>
            <w:r>
              <w:t>isNullable</w:t>
            </w:r>
            <w:proofErr w:type="spellEnd"/>
            <w:r>
              <w:t>: False</w:t>
            </w:r>
          </w:p>
          <w:p w14:paraId="4137B2B5" w14:textId="77777777" w:rsidR="00F17312" w:rsidRDefault="00F17312" w:rsidP="00F17312">
            <w:pPr>
              <w:pStyle w:val="TAL"/>
            </w:pPr>
          </w:p>
        </w:tc>
      </w:tr>
      <w:tr w:rsidR="00F17312" w14:paraId="23CFAD5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65EE5" w14:textId="77777777" w:rsidR="00F17312" w:rsidRDefault="00F17312" w:rsidP="00F17312">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63233BE6" w14:textId="77777777" w:rsidR="00F17312" w:rsidRDefault="00F17312" w:rsidP="00F17312">
            <w:pPr>
              <w:pStyle w:val="TAL"/>
              <w:rPr>
                <w:rFonts w:cs="Arial"/>
                <w:snapToGrid w:val="0"/>
                <w:szCs w:val="18"/>
              </w:rPr>
            </w:pPr>
            <w:r>
              <w:rPr>
                <w:rFonts w:cs="Arial"/>
                <w:snapToGrid w:val="0"/>
                <w:szCs w:val="18"/>
              </w:rPr>
              <w:t>This attribute specifies the Slice/Service type (SST) of the network slice.</w:t>
            </w:r>
          </w:p>
          <w:p w14:paraId="59BDD60C" w14:textId="77777777" w:rsidR="00F17312" w:rsidRDefault="00F17312" w:rsidP="00F17312">
            <w:pPr>
              <w:pStyle w:val="TAL"/>
              <w:rPr>
                <w:rFonts w:cs="Arial"/>
                <w:snapToGrid w:val="0"/>
                <w:szCs w:val="18"/>
              </w:rPr>
            </w:pPr>
          </w:p>
          <w:p w14:paraId="62C96EFC" w14:textId="77777777" w:rsidR="00F17312" w:rsidRDefault="00F17312" w:rsidP="00F1731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B3B793" w14:textId="77777777" w:rsidR="00F17312" w:rsidRDefault="00F17312" w:rsidP="00F17312">
            <w:pPr>
              <w:keepNext/>
              <w:keepLines/>
              <w:spacing w:after="0"/>
              <w:rPr>
                <w:rFonts w:ascii="Arial" w:hAnsi="Arial"/>
                <w:sz w:val="18"/>
              </w:rPr>
            </w:pPr>
            <w:r>
              <w:rPr>
                <w:rFonts w:ascii="Arial" w:hAnsi="Arial"/>
                <w:sz w:val="18"/>
              </w:rPr>
              <w:t>type: Integer</w:t>
            </w:r>
          </w:p>
          <w:p w14:paraId="5D96702C" w14:textId="77777777" w:rsidR="00F17312" w:rsidRDefault="00F17312" w:rsidP="00F17312">
            <w:pPr>
              <w:keepNext/>
              <w:keepLines/>
              <w:spacing w:after="0"/>
              <w:rPr>
                <w:rFonts w:ascii="Arial" w:hAnsi="Arial"/>
                <w:sz w:val="18"/>
              </w:rPr>
            </w:pPr>
            <w:r>
              <w:rPr>
                <w:rFonts w:ascii="Arial" w:hAnsi="Arial"/>
                <w:sz w:val="18"/>
              </w:rPr>
              <w:t>multiplicity: 1</w:t>
            </w:r>
          </w:p>
          <w:p w14:paraId="6F5A25CB" w14:textId="77777777" w:rsidR="00F17312" w:rsidRDefault="00F17312" w:rsidP="00F1731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068C678" w14:textId="77777777" w:rsidR="00F17312" w:rsidRDefault="00F17312" w:rsidP="00F1731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E92CED2" w14:textId="77777777" w:rsidR="00F17312" w:rsidRDefault="00F17312" w:rsidP="00F1731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1153769" w14:textId="77777777" w:rsidR="00F17312" w:rsidRDefault="00F17312" w:rsidP="00F1731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05FBB15B" w14:textId="77777777" w:rsidR="00F17312" w:rsidRDefault="00F17312" w:rsidP="00F17312">
            <w:pPr>
              <w:pStyle w:val="TAL"/>
            </w:pPr>
            <w:proofErr w:type="spellStart"/>
            <w:r>
              <w:t>isNullable</w:t>
            </w:r>
            <w:proofErr w:type="spellEnd"/>
            <w:r>
              <w:t>: False</w:t>
            </w:r>
          </w:p>
        </w:tc>
      </w:tr>
      <w:tr w:rsidR="00F17312" w14:paraId="176FBA9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A1F7F" w14:textId="77777777" w:rsidR="00F17312" w:rsidRDefault="00F17312" w:rsidP="00F17312">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5DD7481E" w14:textId="77777777" w:rsidR="00F17312" w:rsidRDefault="00F17312" w:rsidP="00F17312">
            <w:pPr>
              <w:pStyle w:val="TAL"/>
            </w:pPr>
            <w:r>
              <w:t>This attribute specifies the Slice Differentiator (SD), which is optional information that complements the slice/service type(s) to differentiate amongst multiple Network Slices.</w:t>
            </w:r>
          </w:p>
          <w:p w14:paraId="26F67FD7" w14:textId="77777777" w:rsidR="00F17312" w:rsidRDefault="00F17312" w:rsidP="00F17312">
            <w:pPr>
              <w:pStyle w:val="TAL"/>
            </w:pPr>
          </w:p>
          <w:p w14:paraId="599325E2" w14:textId="77777777" w:rsidR="00F17312" w:rsidRDefault="00F17312" w:rsidP="00F1731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213394" w14:textId="77777777" w:rsidR="00F17312" w:rsidRDefault="00F17312" w:rsidP="00F17312">
            <w:pPr>
              <w:keepNext/>
              <w:keepLines/>
              <w:spacing w:after="0"/>
              <w:rPr>
                <w:rFonts w:ascii="Arial" w:hAnsi="Arial"/>
                <w:sz w:val="18"/>
              </w:rPr>
            </w:pPr>
            <w:r>
              <w:rPr>
                <w:rFonts w:ascii="Arial" w:hAnsi="Arial"/>
                <w:sz w:val="18"/>
              </w:rPr>
              <w:t>type: String</w:t>
            </w:r>
          </w:p>
          <w:p w14:paraId="7DC4A4DB" w14:textId="77777777" w:rsidR="00F17312" w:rsidRDefault="00F17312" w:rsidP="00F17312">
            <w:pPr>
              <w:keepNext/>
              <w:keepLines/>
              <w:spacing w:after="0"/>
              <w:rPr>
                <w:rFonts w:ascii="Arial" w:hAnsi="Arial"/>
                <w:sz w:val="18"/>
              </w:rPr>
            </w:pPr>
            <w:r>
              <w:rPr>
                <w:rFonts w:ascii="Arial" w:hAnsi="Arial"/>
                <w:sz w:val="18"/>
              </w:rPr>
              <w:t>multiplicity: 1</w:t>
            </w:r>
          </w:p>
          <w:p w14:paraId="7BF55B91" w14:textId="77777777" w:rsidR="00F17312" w:rsidRDefault="00F17312" w:rsidP="00F1731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EC6CD2E" w14:textId="77777777" w:rsidR="00F17312" w:rsidRDefault="00F17312" w:rsidP="00F1731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BBA08CB" w14:textId="77777777" w:rsidR="00F17312" w:rsidRDefault="00F17312" w:rsidP="00F1731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AF03E98" w14:textId="77777777" w:rsidR="00F17312" w:rsidRDefault="00F17312" w:rsidP="00F1731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5D9E27F5" w14:textId="77777777" w:rsidR="00F17312" w:rsidRDefault="00F17312" w:rsidP="00F17312">
            <w:pPr>
              <w:pStyle w:val="TAL"/>
            </w:pPr>
            <w:proofErr w:type="spellStart"/>
            <w:r>
              <w:t>isNullable</w:t>
            </w:r>
            <w:proofErr w:type="spellEnd"/>
            <w:r>
              <w:t>: False</w:t>
            </w:r>
          </w:p>
        </w:tc>
      </w:tr>
      <w:tr w:rsidR="00F17312" w14:paraId="34DF872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54157" w14:textId="77777777" w:rsidR="00F17312" w:rsidRDefault="00F17312" w:rsidP="00F1731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5B87954" w14:textId="77777777" w:rsidR="00F17312" w:rsidRDefault="00F17312" w:rsidP="00F17312">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5113535F" w14:textId="77777777" w:rsidR="00F17312" w:rsidRDefault="00F17312" w:rsidP="00F17312">
            <w:pPr>
              <w:pStyle w:val="TAL"/>
              <w:rPr>
                <w:szCs w:val="18"/>
              </w:rPr>
            </w:pPr>
          </w:p>
          <w:p w14:paraId="6D7244C4" w14:textId="77777777" w:rsidR="00F17312" w:rsidRDefault="00F17312" w:rsidP="00F17312">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53C50A90" w14:textId="77777777" w:rsidR="00F17312" w:rsidRDefault="00F17312" w:rsidP="00F17312">
            <w:pPr>
              <w:pStyle w:val="TAL"/>
              <w:rPr>
                <w:szCs w:val="18"/>
              </w:rPr>
            </w:pPr>
            <w:r>
              <w:rPr>
                <w:szCs w:val="18"/>
                <w:lang w:eastAsia="zh-CN"/>
              </w:rPr>
              <w:t>Default value: 100</w:t>
            </w:r>
          </w:p>
          <w:p w14:paraId="49331DCA" w14:textId="77777777" w:rsidR="00F17312" w:rsidRDefault="00F17312" w:rsidP="00F17312">
            <w:pPr>
              <w:pStyle w:val="TAL"/>
              <w:rPr>
                <w:szCs w:val="18"/>
              </w:rPr>
            </w:pPr>
            <w:proofErr w:type="spellStart"/>
            <w:r>
              <w:rPr>
                <w:szCs w:val="18"/>
              </w:rPr>
              <w:t>allowedValues</w:t>
            </w:r>
            <w:proofErr w:type="spellEnd"/>
            <w:r>
              <w:rPr>
                <w:szCs w:val="18"/>
              </w:rPr>
              <w:t>:</w:t>
            </w:r>
          </w:p>
          <w:p w14:paraId="490AA24D" w14:textId="77777777" w:rsidR="00F17312" w:rsidRDefault="00F17312" w:rsidP="00F17312">
            <w:pPr>
              <w:pStyle w:val="TAL"/>
              <w:rPr>
                <w:szCs w:val="18"/>
              </w:rPr>
            </w:pPr>
            <w:r>
              <w:rPr>
                <w:szCs w:val="18"/>
              </w:rPr>
              <w:t>0 : 100</w:t>
            </w:r>
          </w:p>
          <w:p w14:paraId="38014E99" w14:textId="77777777" w:rsidR="00F17312" w:rsidRDefault="00F17312" w:rsidP="00F17312">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310944" w14:textId="77777777" w:rsidR="00F17312" w:rsidRDefault="00F17312" w:rsidP="00F17312">
            <w:pPr>
              <w:pStyle w:val="TAL"/>
            </w:pPr>
            <w:r>
              <w:t>type: Integer</w:t>
            </w:r>
          </w:p>
          <w:p w14:paraId="653D4CB1" w14:textId="77777777" w:rsidR="00F17312" w:rsidRDefault="00F17312" w:rsidP="00F17312">
            <w:pPr>
              <w:pStyle w:val="TAL"/>
            </w:pPr>
            <w:r>
              <w:t>multiplicity: 1</w:t>
            </w:r>
          </w:p>
          <w:p w14:paraId="7BB41E14" w14:textId="77777777" w:rsidR="00F17312" w:rsidRDefault="00F17312" w:rsidP="00F17312">
            <w:pPr>
              <w:pStyle w:val="TAL"/>
            </w:pPr>
            <w:proofErr w:type="spellStart"/>
            <w:r>
              <w:t>isOrdered</w:t>
            </w:r>
            <w:proofErr w:type="spellEnd"/>
            <w:r>
              <w:t>: N/A</w:t>
            </w:r>
          </w:p>
          <w:p w14:paraId="47F2E82A" w14:textId="77777777" w:rsidR="00F17312" w:rsidRDefault="00F17312" w:rsidP="00F17312">
            <w:pPr>
              <w:pStyle w:val="TAL"/>
            </w:pPr>
            <w:proofErr w:type="spellStart"/>
            <w:r>
              <w:t>isUnique</w:t>
            </w:r>
            <w:proofErr w:type="spellEnd"/>
            <w:r>
              <w:t>: N/A</w:t>
            </w:r>
          </w:p>
          <w:p w14:paraId="4CC179AF" w14:textId="77777777" w:rsidR="00F17312" w:rsidRDefault="00F17312" w:rsidP="00F17312">
            <w:pPr>
              <w:pStyle w:val="TAL"/>
            </w:pPr>
            <w:proofErr w:type="spellStart"/>
            <w:r>
              <w:t>defaultValue</w:t>
            </w:r>
            <w:proofErr w:type="spellEnd"/>
            <w:r>
              <w:t>: True</w:t>
            </w:r>
          </w:p>
          <w:p w14:paraId="35661407" w14:textId="77777777" w:rsidR="00F17312" w:rsidRDefault="00F17312" w:rsidP="00F17312">
            <w:pPr>
              <w:pStyle w:val="TAL"/>
            </w:pPr>
            <w:proofErr w:type="spellStart"/>
            <w:r>
              <w:t>allowedValues</w:t>
            </w:r>
            <w:proofErr w:type="spellEnd"/>
            <w:r>
              <w:t>: N/A</w:t>
            </w:r>
          </w:p>
          <w:p w14:paraId="281B2823" w14:textId="77777777" w:rsidR="00F17312" w:rsidRDefault="00F17312" w:rsidP="00F17312">
            <w:pPr>
              <w:pStyle w:val="TAL"/>
            </w:pPr>
            <w:proofErr w:type="spellStart"/>
            <w:r>
              <w:t>isNullable</w:t>
            </w:r>
            <w:proofErr w:type="spellEnd"/>
            <w:r>
              <w:t>: False</w:t>
            </w:r>
          </w:p>
        </w:tc>
      </w:tr>
      <w:tr w:rsidR="00F17312" w14:paraId="28FE40F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0C519" w14:textId="77777777" w:rsidR="00F17312" w:rsidRDefault="00F17312" w:rsidP="00F1731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BA6396E" w14:textId="77777777" w:rsidR="00F17312" w:rsidRDefault="00F17312" w:rsidP="00F17312">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32F619C9" w14:textId="77777777" w:rsidR="00F17312" w:rsidRDefault="00F17312" w:rsidP="00F17312">
            <w:pPr>
              <w:jc w:val="both"/>
            </w:pPr>
            <w:bookmarkStart w:id="21" w:name="OLE_LINK18"/>
          </w:p>
          <w:p w14:paraId="2648125B" w14:textId="77777777" w:rsidR="00F17312" w:rsidRDefault="00F17312" w:rsidP="00F17312">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21"/>
          </w:p>
          <w:p w14:paraId="35F4FAD6" w14:textId="77777777" w:rsidR="00F17312" w:rsidRDefault="00F17312" w:rsidP="00F17312">
            <w:pPr>
              <w:pStyle w:val="TAL"/>
            </w:pPr>
            <w:r>
              <w:rPr>
                <w:szCs w:val="18"/>
                <w:lang w:eastAsia="zh-CN"/>
              </w:rPr>
              <w:t>Default value: 0</w:t>
            </w:r>
          </w:p>
          <w:p w14:paraId="1247AC0D" w14:textId="77777777" w:rsidR="00F17312" w:rsidRDefault="00F17312" w:rsidP="00F17312">
            <w:pPr>
              <w:pStyle w:val="TAL"/>
            </w:pPr>
            <w:proofErr w:type="spellStart"/>
            <w:r>
              <w:t>allowedValues</w:t>
            </w:r>
            <w:proofErr w:type="spellEnd"/>
            <w:r>
              <w:t xml:space="preserve">: </w:t>
            </w:r>
          </w:p>
          <w:p w14:paraId="62A02D10" w14:textId="77777777" w:rsidR="00F17312" w:rsidRDefault="00F17312" w:rsidP="00F17312">
            <w:pPr>
              <w:pStyle w:val="TAL"/>
            </w:pPr>
            <w:r>
              <w:t>0 : 100</w:t>
            </w:r>
          </w:p>
          <w:p w14:paraId="35ED9D73" w14:textId="77777777" w:rsidR="00F17312" w:rsidRDefault="00F17312" w:rsidP="00F17312">
            <w:pPr>
              <w:pStyle w:val="TAL"/>
            </w:pPr>
          </w:p>
          <w:p w14:paraId="77BE080F" w14:textId="77777777" w:rsidR="00F17312" w:rsidRDefault="00F17312" w:rsidP="00F17312">
            <w:pPr>
              <w:pStyle w:val="TAL"/>
            </w:pPr>
            <w:r>
              <w:t>NOTE: Void.</w:t>
            </w:r>
          </w:p>
          <w:p w14:paraId="50482BF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CCBBE9" w14:textId="77777777" w:rsidR="00F17312" w:rsidRDefault="00F17312" w:rsidP="00F17312">
            <w:pPr>
              <w:pStyle w:val="TAL"/>
            </w:pPr>
            <w:r>
              <w:t>type: Integer</w:t>
            </w:r>
          </w:p>
          <w:p w14:paraId="7851D785" w14:textId="77777777" w:rsidR="00F17312" w:rsidRDefault="00F17312" w:rsidP="00F17312">
            <w:pPr>
              <w:pStyle w:val="TAL"/>
            </w:pPr>
            <w:r>
              <w:t>multiplicity: 1</w:t>
            </w:r>
          </w:p>
          <w:p w14:paraId="76C60F83" w14:textId="77777777" w:rsidR="00F17312" w:rsidRDefault="00F17312" w:rsidP="00F17312">
            <w:pPr>
              <w:pStyle w:val="TAL"/>
            </w:pPr>
            <w:proofErr w:type="spellStart"/>
            <w:r>
              <w:t>isOrdered</w:t>
            </w:r>
            <w:proofErr w:type="spellEnd"/>
            <w:r>
              <w:t>: N/A</w:t>
            </w:r>
          </w:p>
          <w:p w14:paraId="274DFAB8" w14:textId="77777777" w:rsidR="00F17312" w:rsidRDefault="00F17312" w:rsidP="00F17312">
            <w:pPr>
              <w:pStyle w:val="TAL"/>
            </w:pPr>
            <w:proofErr w:type="spellStart"/>
            <w:r>
              <w:t>isUnique</w:t>
            </w:r>
            <w:proofErr w:type="spellEnd"/>
            <w:r>
              <w:t>: N/A</w:t>
            </w:r>
          </w:p>
          <w:p w14:paraId="75982E7F" w14:textId="77777777" w:rsidR="00F17312" w:rsidRDefault="00F17312" w:rsidP="00F17312">
            <w:pPr>
              <w:pStyle w:val="TAL"/>
            </w:pPr>
            <w:proofErr w:type="spellStart"/>
            <w:r>
              <w:t>defaultValue</w:t>
            </w:r>
            <w:proofErr w:type="spellEnd"/>
            <w:r>
              <w:t>: True</w:t>
            </w:r>
          </w:p>
          <w:p w14:paraId="6A3CAD2E" w14:textId="77777777" w:rsidR="00F17312" w:rsidRDefault="00F17312" w:rsidP="00F17312">
            <w:pPr>
              <w:pStyle w:val="TAL"/>
            </w:pPr>
            <w:proofErr w:type="spellStart"/>
            <w:r>
              <w:t>allowedValues</w:t>
            </w:r>
            <w:proofErr w:type="spellEnd"/>
            <w:r>
              <w:t>: N/A</w:t>
            </w:r>
          </w:p>
          <w:p w14:paraId="34CC9F0B" w14:textId="77777777" w:rsidR="00F17312" w:rsidRDefault="00F17312" w:rsidP="00F17312">
            <w:pPr>
              <w:pStyle w:val="TAL"/>
            </w:pPr>
            <w:proofErr w:type="spellStart"/>
            <w:r>
              <w:t>isNullable</w:t>
            </w:r>
            <w:proofErr w:type="spellEnd"/>
            <w:r>
              <w:t>: False</w:t>
            </w:r>
          </w:p>
        </w:tc>
      </w:tr>
      <w:tr w:rsidR="00F17312" w14:paraId="27F0A0F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F00A6" w14:textId="77777777" w:rsidR="00F17312" w:rsidRDefault="00F17312" w:rsidP="00F1731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398ADA2" w14:textId="77777777" w:rsidR="00F17312" w:rsidRDefault="00F17312" w:rsidP="00F17312">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1349E4B7" w14:textId="77777777" w:rsidR="00F17312" w:rsidRDefault="00F17312" w:rsidP="00F17312">
            <w:pPr>
              <w:pStyle w:val="TAL"/>
            </w:pPr>
          </w:p>
          <w:p w14:paraId="14D7F130" w14:textId="77777777" w:rsidR="00F17312" w:rsidRDefault="00F17312" w:rsidP="00F17312">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3B4C7476" w14:textId="77777777" w:rsidR="00F17312" w:rsidRDefault="00F17312" w:rsidP="00F17312">
            <w:pPr>
              <w:pStyle w:val="TAL"/>
            </w:pPr>
            <w:r>
              <w:rPr>
                <w:szCs w:val="18"/>
                <w:lang w:eastAsia="zh-CN"/>
              </w:rPr>
              <w:t>Default value: 0</w:t>
            </w:r>
          </w:p>
          <w:p w14:paraId="7F1CAB47" w14:textId="77777777" w:rsidR="00F17312" w:rsidRDefault="00F17312" w:rsidP="00F17312">
            <w:pPr>
              <w:pStyle w:val="TAL"/>
            </w:pPr>
            <w:r>
              <w:t xml:space="preserve">allowedValues:0 : 100 </w:t>
            </w:r>
          </w:p>
          <w:p w14:paraId="09E3CFE3"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AAEC25" w14:textId="77777777" w:rsidR="00F17312" w:rsidRDefault="00F17312" w:rsidP="00F17312">
            <w:pPr>
              <w:pStyle w:val="TAL"/>
            </w:pPr>
            <w:r>
              <w:t>type: Integer</w:t>
            </w:r>
          </w:p>
          <w:p w14:paraId="4F31EF27" w14:textId="77777777" w:rsidR="00F17312" w:rsidRDefault="00F17312" w:rsidP="00F17312">
            <w:pPr>
              <w:pStyle w:val="TAL"/>
            </w:pPr>
            <w:r>
              <w:t>multiplicity: 1</w:t>
            </w:r>
          </w:p>
          <w:p w14:paraId="49B08F59" w14:textId="77777777" w:rsidR="00F17312" w:rsidRDefault="00F17312" w:rsidP="00F17312">
            <w:pPr>
              <w:pStyle w:val="TAL"/>
            </w:pPr>
            <w:proofErr w:type="spellStart"/>
            <w:r>
              <w:t>isOrdered</w:t>
            </w:r>
            <w:proofErr w:type="spellEnd"/>
            <w:r>
              <w:t>: N/A</w:t>
            </w:r>
          </w:p>
          <w:p w14:paraId="15781D8E" w14:textId="77777777" w:rsidR="00F17312" w:rsidRDefault="00F17312" w:rsidP="00F17312">
            <w:pPr>
              <w:pStyle w:val="TAL"/>
            </w:pPr>
            <w:proofErr w:type="spellStart"/>
            <w:r>
              <w:t>isUnique</w:t>
            </w:r>
            <w:proofErr w:type="spellEnd"/>
            <w:r>
              <w:t>: N/A</w:t>
            </w:r>
          </w:p>
          <w:p w14:paraId="3C128A5B" w14:textId="77777777" w:rsidR="00F17312" w:rsidRDefault="00F17312" w:rsidP="00F17312">
            <w:pPr>
              <w:pStyle w:val="TAL"/>
            </w:pPr>
            <w:proofErr w:type="spellStart"/>
            <w:r>
              <w:t>defaultValue</w:t>
            </w:r>
            <w:proofErr w:type="spellEnd"/>
            <w:r>
              <w:t>: TRUE</w:t>
            </w:r>
          </w:p>
          <w:p w14:paraId="2E52A09F" w14:textId="77777777" w:rsidR="00F17312" w:rsidRDefault="00F17312" w:rsidP="00F17312">
            <w:pPr>
              <w:pStyle w:val="TAL"/>
            </w:pPr>
            <w:proofErr w:type="spellStart"/>
            <w:r>
              <w:t>allowedValues</w:t>
            </w:r>
            <w:proofErr w:type="spellEnd"/>
            <w:r>
              <w:t>: N/A</w:t>
            </w:r>
          </w:p>
          <w:p w14:paraId="32E8CC41" w14:textId="77777777" w:rsidR="00F17312" w:rsidRDefault="00F17312" w:rsidP="00F17312">
            <w:pPr>
              <w:pStyle w:val="TAL"/>
            </w:pPr>
            <w:proofErr w:type="spellStart"/>
            <w:r>
              <w:t>isNullable</w:t>
            </w:r>
            <w:proofErr w:type="spellEnd"/>
            <w:r>
              <w:t>: False</w:t>
            </w:r>
          </w:p>
        </w:tc>
      </w:tr>
      <w:tr w:rsidR="00F17312" w14:paraId="3AF74E8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B3AC1" w14:textId="77777777" w:rsidR="00F17312" w:rsidRDefault="00F17312" w:rsidP="00F17312">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7E9EBF6" w14:textId="77777777" w:rsidR="00F17312" w:rsidRDefault="00F17312" w:rsidP="00F17312">
            <w:pPr>
              <w:pStyle w:val="TAL"/>
              <w:rPr>
                <w:rFonts w:eastAsia="Batang"/>
              </w:rPr>
            </w:pPr>
            <w:r>
              <w:rPr>
                <w:rFonts w:eastAsia="Batang"/>
              </w:rPr>
              <w:t>Subcarrier spacing configuration for a BWP. See subclause 5 in TS 38.104 [12].</w:t>
            </w:r>
          </w:p>
          <w:p w14:paraId="540DFAC8" w14:textId="77777777" w:rsidR="00F17312" w:rsidRDefault="00F17312" w:rsidP="00F17312">
            <w:pPr>
              <w:pStyle w:val="TAL"/>
              <w:rPr>
                <w:rFonts w:eastAsia="Batang"/>
              </w:rPr>
            </w:pPr>
          </w:p>
          <w:p w14:paraId="375AB043" w14:textId="77777777" w:rsidR="00F17312" w:rsidRDefault="00F17312" w:rsidP="00F17312">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D28B982" w14:textId="77777777" w:rsidR="00F17312" w:rsidRDefault="00F17312" w:rsidP="00F17312">
            <w:pPr>
              <w:pStyle w:val="TAL"/>
            </w:pPr>
            <w:r>
              <w:t>type: Integer</w:t>
            </w:r>
          </w:p>
          <w:p w14:paraId="0E61686D" w14:textId="77777777" w:rsidR="00F17312" w:rsidRDefault="00F17312" w:rsidP="00F17312">
            <w:pPr>
              <w:pStyle w:val="TAL"/>
            </w:pPr>
            <w:r>
              <w:t>multiplicity: 1</w:t>
            </w:r>
          </w:p>
          <w:p w14:paraId="49EFD9EA" w14:textId="77777777" w:rsidR="00F17312" w:rsidRDefault="00F17312" w:rsidP="00F17312">
            <w:pPr>
              <w:pStyle w:val="TAL"/>
            </w:pPr>
            <w:proofErr w:type="spellStart"/>
            <w:r>
              <w:t>isOrdered</w:t>
            </w:r>
            <w:proofErr w:type="spellEnd"/>
            <w:r>
              <w:t>: N/A</w:t>
            </w:r>
          </w:p>
          <w:p w14:paraId="1187C851" w14:textId="77777777" w:rsidR="00F17312" w:rsidRDefault="00F17312" w:rsidP="00F17312">
            <w:pPr>
              <w:pStyle w:val="TAL"/>
            </w:pPr>
            <w:proofErr w:type="spellStart"/>
            <w:r>
              <w:t>isUnique</w:t>
            </w:r>
            <w:proofErr w:type="spellEnd"/>
            <w:r>
              <w:t>: N/A</w:t>
            </w:r>
          </w:p>
          <w:p w14:paraId="211C8AE4" w14:textId="77777777" w:rsidR="00F17312" w:rsidRDefault="00F17312" w:rsidP="00F17312">
            <w:pPr>
              <w:pStyle w:val="TAL"/>
            </w:pPr>
            <w:proofErr w:type="spellStart"/>
            <w:r>
              <w:t>defaultValue</w:t>
            </w:r>
            <w:proofErr w:type="spellEnd"/>
            <w:r>
              <w:t>: None</w:t>
            </w:r>
          </w:p>
          <w:p w14:paraId="5F0920E5" w14:textId="77777777" w:rsidR="00F17312" w:rsidRDefault="00F17312" w:rsidP="00F17312">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7C3FE9BF" w14:textId="77777777" w:rsidR="00F17312" w:rsidRDefault="00F17312" w:rsidP="00F17312">
            <w:pPr>
              <w:pStyle w:val="TAL"/>
            </w:pPr>
          </w:p>
        </w:tc>
      </w:tr>
      <w:tr w:rsidR="00F17312" w14:paraId="5160A7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D7554" w14:textId="77777777" w:rsidR="00F17312" w:rsidRDefault="00F17312" w:rsidP="00F17312">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9DAE5E5" w14:textId="77777777" w:rsidR="00F17312" w:rsidRDefault="00F17312" w:rsidP="00F17312">
            <w:pPr>
              <w:pStyle w:val="TAL"/>
            </w:pPr>
            <w:r>
              <w:t>Indicates if the transmission direction is downlink (DL), uplink (UL) or both downlink and uplink (DL and UL).</w:t>
            </w:r>
          </w:p>
          <w:p w14:paraId="7DB23584" w14:textId="77777777" w:rsidR="00F17312" w:rsidRDefault="00F17312" w:rsidP="00F17312">
            <w:pPr>
              <w:pStyle w:val="TAL"/>
            </w:pPr>
          </w:p>
          <w:p w14:paraId="38BBF30D" w14:textId="77777777" w:rsidR="00F17312" w:rsidRDefault="00F17312" w:rsidP="00F17312">
            <w:pPr>
              <w:pStyle w:val="TAL"/>
            </w:pPr>
            <w:proofErr w:type="spellStart"/>
            <w:r>
              <w:t>allowedValues</w:t>
            </w:r>
            <w:proofErr w:type="spellEnd"/>
            <w:r>
              <w:t xml:space="preserve">: </w:t>
            </w:r>
          </w:p>
          <w:p w14:paraId="1D681B5B" w14:textId="77777777" w:rsidR="00F17312" w:rsidRDefault="00F17312" w:rsidP="00F17312">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DEE3F89" w14:textId="77777777" w:rsidR="00F17312" w:rsidRDefault="00F17312" w:rsidP="00F17312">
            <w:pPr>
              <w:pStyle w:val="TAL"/>
            </w:pPr>
            <w:r>
              <w:t>type: ENUM</w:t>
            </w:r>
          </w:p>
          <w:p w14:paraId="78083D90" w14:textId="77777777" w:rsidR="00F17312" w:rsidRDefault="00F17312" w:rsidP="00F17312">
            <w:pPr>
              <w:pStyle w:val="TAL"/>
            </w:pPr>
            <w:r>
              <w:t>multiplicity: 1</w:t>
            </w:r>
          </w:p>
          <w:p w14:paraId="6F2EB27F" w14:textId="77777777" w:rsidR="00F17312" w:rsidRDefault="00F17312" w:rsidP="00F17312">
            <w:pPr>
              <w:pStyle w:val="TAL"/>
            </w:pPr>
            <w:proofErr w:type="spellStart"/>
            <w:r>
              <w:t>isOrdered</w:t>
            </w:r>
            <w:proofErr w:type="spellEnd"/>
            <w:r>
              <w:t>: N/A</w:t>
            </w:r>
          </w:p>
          <w:p w14:paraId="6D82B5A2" w14:textId="77777777" w:rsidR="00F17312" w:rsidRDefault="00F17312" w:rsidP="00F17312">
            <w:pPr>
              <w:pStyle w:val="TAL"/>
            </w:pPr>
            <w:proofErr w:type="spellStart"/>
            <w:r>
              <w:t>isUnique</w:t>
            </w:r>
            <w:proofErr w:type="spellEnd"/>
            <w:r>
              <w:t>: N/A</w:t>
            </w:r>
          </w:p>
          <w:p w14:paraId="4A7EFFA9" w14:textId="77777777" w:rsidR="00F17312" w:rsidRDefault="00F17312" w:rsidP="00F17312">
            <w:pPr>
              <w:pStyle w:val="TAL"/>
            </w:pPr>
            <w:proofErr w:type="spellStart"/>
            <w:r>
              <w:t>defaultValue</w:t>
            </w:r>
            <w:proofErr w:type="spellEnd"/>
            <w:r>
              <w:t>: None</w:t>
            </w:r>
          </w:p>
          <w:p w14:paraId="0522E152" w14:textId="77777777" w:rsidR="00F17312" w:rsidRDefault="00F17312" w:rsidP="00F17312">
            <w:pPr>
              <w:pStyle w:val="TAL"/>
            </w:pPr>
            <w:proofErr w:type="spellStart"/>
            <w:r>
              <w:t>isNullable</w:t>
            </w:r>
            <w:proofErr w:type="spellEnd"/>
            <w:r>
              <w:t>: False</w:t>
            </w:r>
          </w:p>
          <w:p w14:paraId="262AC1FC" w14:textId="77777777" w:rsidR="00F17312" w:rsidRDefault="00F17312" w:rsidP="00F17312">
            <w:pPr>
              <w:pStyle w:val="TAL"/>
            </w:pPr>
          </w:p>
        </w:tc>
      </w:tr>
      <w:tr w:rsidR="00F17312" w14:paraId="6ACB28D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59B02" w14:textId="77777777" w:rsidR="00F17312" w:rsidRDefault="00F17312" w:rsidP="00F1731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004843D1" w14:textId="77777777" w:rsidR="00F17312" w:rsidRDefault="00F17312" w:rsidP="00F17312">
            <w:pPr>
              <w:pStyle w:val="TAL"/>
            </w:pPr>
            <w:r>
              <w:t>It identifies whether the object is used for downlink, uplink or supplementary uplink.</w:t>
            </w:r>
          </w:p>
          <w:p w14:paraId="6F5E6338" w14:textId="77777777" w:rsidR="00F17312" w:rsidRDefault="00F17312" w:rsidP="00F17312">
            <w:pPr>
              <w:pStyle w:val="TAL"/>
            </w:pPr>
          </w:p>
          <w:p w14:paraId="13114153" w14:textId="77777777" w:rsidR="00F17312" w:rsidRDefault="00F17312" w:rsidP="00F17312">
            <w:pPr>
              <w:pStyle w:val="TAL"/>
            </w:pPr>
            <w:proofErr w:type="spellStart"/>
            <w:r>
              <w:t>allowedValues</w:t>
            </w:r>
            <w:proofErr w:type="spellEnd"/>
            <w:r>
              <w:t>:</w:t>
            </w:r>
          </w:p>
          <w:p w14:paraId="1803D742" w14:textId="77777777" w:rsidR="00F17312" w:rsidRDefault="00F17312" w:rsidP="00F17312">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665CB1A" w14:textId="77777777" w:rsidR="00F17312" w:rsidRDefault="00F17312" w:rsidP="00F17312">
            <w:pPr>
              <w:pStyle w:val="TAL"/>
            </w:pPr>
            <w:r>
              <w:t>type: ENUM</w:t>
            </w:r>
          </w:p>
          <w:p w14:paraId="6A2D9343" w14:textId="77777777" w:rsidR="00F17312" w:rsidRDefault="00F17312" w:rsidP="00F17312">
            <w:pPr>
              <w:pStyle w:val="TAL"/>
            </w:pPr>
            <w:r>
              <w:t>multiplicity: 1</w:t>
            </w:r>
          </w:p>
          <w:p w14:paraId="717763FA" w14:textId="77777777" w:rsidR="00F17312" w:rsidRDefault="00F17312" w:rsidP="00F17312">
            <w:pPr>
              <w:pStyle w:val="TAL"/>
            </w:pPr>
            <w:proofErr w:type="spellStart"/>
            <w:r>
              <w:t>isOrdered</w:t>
            </w:r>
            <w:proofErr w:type="spellEnd"/>
            <w:r>
              <w:t>: N/A</w:t>
            </w:r>
          </w:p>
          <w:p w14:paraId="0C436A94" w14:textId="77777777" w:rsidR="00F17312" w:rsidRDefault="00F17312" w:rsidP="00F17312">
            <w:pPr>
              <w:pStyle w:val="TAL"/>
            </w:pPr>
            <w:proofErr w:type="spellStart"/>
            <w:r>
              <w:t>isUnique</w:t>
            </w:r>
            <w:proofErr w:type="spellEnd"/>
            <w:r>
              <w:t>: N/A</w:t>
            </w:r>
          </w:p>
          <w:p w14:paraId="115C73E1" w14:textId="77777777" w:rsidR="00F17312" w:rsidRDefault="00F17312" w:rsidP="00F17312">
            <w:pPr>
              <w:pStyle w:val="TAL"/>
            </w:pPr>
            <w:proofErr w:type="spellStart"/>
            <w:r>
              <w:t>defaultValue</w:t>
            </w:r>
            <w:proofErr w:type="spellEnd"/>
            <w:r>
              <w:t>: None</w:t>
            </w:r>
          </w:p>
          <w:p w14:paraId="22D6367D" w14:textId="77777777" w:rsidR="00F17312" w:rsidRDefault="00F17312" w:rsidP="00F17312">
            <w:pPr>
              <w:pStyle w:val="TAL"/>
            </w:pPr>
            <w:proofErr w:type="spellStart"/>
            <w:r>
              <w:t>isNullable</w:t>
            </w:r>
            <w:proofErr w:type="spellEnd"/>
            <w:r>
              <w:t>: False</w:t>
            </w:r>
          </w:p>
          <w:p w14:paraId="0EF51249" w14:textId="77777777" w:rsidR="00F17312" w:rsidRDefault="00F17312" w:rsidP="00F17312">
            <w:pPr>
              <w:pStyle w:val="TAL"/>
            </w:pPr>
          </w:p>
        </w:tc>
      </w:tr>
      <w:tr w:rsidR="00F17312" w14:paraId="07A5378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A0A3C" w14:textId="77777777" w:rsidR="00F17312" w:rsidRDefault="00F17312" w:rsidP="00F1731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39762B5" w14:textId="77777777" w:rsidR="00F17312" w:rsidRDefault="00F17312" w:rsidP="00F17312">
            <w:pPr>
              <w:pStyle w:val="TAL"/>
              <w:rPr>
                <w:rFonts w:eastAsia="Batang" w:cs="Arial"/>
                <w:szCs w:val="18"/>
              </w:rPr>
            </w:pPr>
            <w:r>
              <w:rPr>
                <w:rFonts w:eastAsia="Batang" w:cs="Arial"/>
                <w:szCs w:val="18"/>
              </w:rPr>
              <w:t>It identifies whether the object is used for initial or other BWP.</w:t>
            </w:r>
          </w:p>
          <w:p w14:paraId="21B29B76" w14:textId="77777777" w:rsidR="00F17312" w:rsidRDefault="00F17312" w:rsidP="00F17312">
            <w:pPr>
              <w:pStyle w:val="TAL"/>
              <w:rPr>
                <w:rFonts w:eastAsia="Batang" w:cs="Arial"/>
                <w:szCs w:val="18"/>
              </w:rPr>
            </w:pPr>
          </w:p>
          <w:p w14:paraId="5C02D24F" w14:textId="77777777" w:rsidR="00F17312" w:rsidRDefault="00F17312" w:rsidP="00F17312">
            <w:pPr>
              <w:pStyle w:val="TAL"/>
            </w:pPr>
            <w:proofErr w:type="spellStart"/>
            <w:r>
              <w:t>allowedValues</w:t>
            </w:r>
            <w:proofErr w:type="spellEnd"/>
            <w:r>
              <w:t>:</w:t>
            </w:r>
          </w:p>
          <w:p w14:paraId="734B15BC" w14:textId="77777777" w:rsidR="00F17312" w:rsidRDefault="00F17312" w:rsidP="00F17312">
            <w:pPr>
              <w:pStyle w:val="TAL"/>
            </w:pPr>
          </w:p>
          <w:p w14:paraId="228DC2DD" w14:textId="77777777" w:rsidR="00F17312" w:rsidRDefault="00F17312" w:rsidP="00F17312">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3794B9D" w14:textId="77777777" w:rsidR="00F17312" w:rsidRDefault="00F17312" w:rsidP="00F17312">
            <w:pPr>
              <w:pStyle w:val="TAL"/>
            </w:pPr>
            <w:r>
              <w:t>type: ENUM</w:t>
            </w:r>
          </w:p>
          <w:p w14:paraId="4F5689C5" w14:textId="77777777" w:rsidR="00F17312" w:rsidRDefault="00F17312" w:rsidP="00F17312">
            <w:pPr>
              <w:pStyle w:val="TAL"/>
            </w:pPr>
          </w:p>
          <w:p w14:paraId="45F02C33" w14:textId="77777777" w:rsidR="00F17312" w:rsidRDefault="00F17312" w:rsidP="00F17312">
            <w:pPr>
              <w:pStyle w:val="TAL"/>
            </w:pPr>
            <w:r>
              <w:t>multiplicity: 1</w:t>
            </w:r>
          </w:p>
          <w:p w14:paraId="29DC6E01" w14:textId="77777777" w:rsidR="00F17312" w:rsidRDefault="00F17312" w:rsidP="00F17312">
            <w:pPr>
              <w:pStyle w:val="TAL"/>
            </w:pPr>
            <w:proofErr w:type="spellStart"/>
            <w:r>
              <w:t>isOrdered</w:t>
            </w:r>
            <w:proofErr w:type="spellEnd"/>
            <w:r>
              <w:t>: N/A</w:t>
            </w:r>
          </w:p>
          <w:p w14:paraId="0874EF2A" w14:textId="77777777" w:rsidR="00F17312" w:rsidRDefault="00F17312" w:rsidP="00F17312">
            <w:pPr>
              <w:pStyle w:val="TAL"/>
            </w:pPr>
            <w:proofErr w:type="spellStart"/>
            <w:r>
              <w:t>isUnique</w:t>
            </w:r>
            <w:proofErr w:type="spellEnd"/>
            <w:r>
              <w:t>: N/A</w:t>
            </w:r>
          </w:p>
          <w:p w14:paraId="0907C6B9" w14:textId="77777777" w:rsidR="00F17312" w:rsidRDefault="00F17312" w:rsidP="00F17312">
            <w:pPr>
              <w:pStyle w:val="TAL"/>
            </w:pPr>
            <w:proofErr w:type="spellStart"/>
            <w:r>
              <w:t>defaultValue</w:t>
            </w:r>
            <w:proofErr w:type="spellEnd"/>
            <w:r>
              <w:t>: None</w:t>
            </w:r>
          </w:p>
          <w:p w14:paraId="0A5F5DFC" w14:textId="77777777" w:rsidR="00F17312" w:rsidRDefault="00F17312" w:rsidP="00F17312">
            <w:pPr>
              <w:pStyle w:val="TAL"/>
            </w:pPr>
            <w:proofErr w:type="spellStart"/>
            <w:r>
              <w:t>isNullable</w:t>
            </w:r>
            <w:proofErr w:type="spellEnd"/>
            <w:r>
              <w:t>: False</w:t>
            </w:r>
          </w:p>
        </w:tc>
      </w:tr>
      <w:tr w:rsidR="00F17312" w14:paraId="4D7D71F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12677" w14:textId="77777777" w:rsidR="00F17312" w:rsidRDefault="00F17312" w:rsidP="00F1731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0C3D81F1" w14:textId="77777777" w:rsidR="00F17312" w:rsidRDefault="00F17312" w:rsidP="00F17312">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2EAEC4CE" w14:textId="77777777" w:rsidR="00F17312" w:rsidRDefault="00F17312" w:rsidP="00F17312">
            <w:pPr>
              <w:pStyle w:val="TAL"/>
            </w:pPr>
          </w:p>
          <w:p w14:paraId="01C0ECE7" w14:textId="77777777" w:rsidR="00F17312" w:rsidRDefault="00F17312" w:rsidP="00F17312">
            <w:pPr>
              <w:pStyle w:val="TAL"/>
            </w:pPr>
            <w:proofErr w:type="spellStart"/>
            <w:r>
              <w:t>allowedValues</w:t>
            </w:r>
            <w:proofErr w:type="spellEnd"/>
            <w:r>
              <w:t>:</w:t>
            </w:r>
          </w:p>
          <w:p w14:paraId="614D1A21" w14:textId="77777777" w:rsidR="00F17312" w:rsidRDefault="00F17312" w:rsidP="00F17312">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65F0576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550A97" w14:textId="77777777" w:rsidR="00F17312" w:rsidRDefault="00F17312" w:rsidP="00F17312">
            <w:pPr>
              <w:pStyle w:val="TAL"/>
            </w:pPr>
            <w:r>
              <w:t>type: Integer</w:t>
            </w:r>
          </w:p>
          <w:p w14:paraId="69842156" w14:textId="77777777" w:rsidR="00F17312" w:rsidRDefault="00F17312" w:rsidP="00F17312">
            <w:pPr>
              <w:pStyle w:val="TAL"/>
            </w:pPr>
            <w:r>
              <w:t>multiplicity: 1</w:t>
            </w:r>
          </w:p>
          <w:p w14:paraId="0CFFE252" w14:textId="77777777" w:rsidR="00F17312" w:rsidRDefault="00F17312" w:rsidP="00F17312">
            <w:pPr>
              <w:pStyle w:val="TAL"/>
            </w:pPr>
            <w:proofErr w:type="spellStart"/>
            <w:r>
              <w:t>isOrdered</w:t>
            </w:r>
            <w:proofErr w:type="spellEnd"/>
            <w:r>
              <w:t>: N/A</w:t>
            </w:r>
          </w:p>
          <w:p w14:paraId="4F9A23DA" w14:textId="77777777" w:rsidR="00F17312" w:rsidRDefault="00F17312" w:rsidP="00F17312">
            <w:pPr>
              <w:pStyle w:val="TAL"/>
            </w:pPr>
            <w:proofErr w:type="spellStart"/>
            <w:r>
              <w:t>isUnique</w:t>
            </w:r>
            <w:proofErr w:type="spellEnd"/>
            <w:r>
              <w:t>: N/A</w:t>
            </w:r>
          </w:p>
          <w:p w14:paraId="675E47A5" w14:textId="77777777" w:rsidR="00F17312" w:rsidRDefault="00F17312" w:rsidP="00F17312">
            <w:pPr>
              <w:pStyle w:val="TAL"/>
            </w:pPr>
            <w:proofErr w:type="spellStart"/>
            <w:r>
              <w:t>defaultValue</w:t>
            </w:r>
            <w:proofErr w:type="spellEnd"/>
            <w:r>
              <w:t>: None</w:t>
            </w:r>
          </w:p>
          <w:p w14:paraId="26EF82E6" w14:textId="77777777" w:rsidR="00F17312" w:rsidRDefault="00F17312" w:rsidP="00F17312">
            <w:pPr>
              <w:pStyle w:val="TAL"/>
            </w:pPr>
            <w:proofErr w:type="spellStart"/>
            <w:r>
              <w:t>isNullable</w:t>
            </w:r>
            <w:proofErr w:type="spellEnd"/>
            <w:r>
              <w:t>: False</w:t>
            </w:r>
          </w:p>
        </w:tc>
      </w:tr>
      <w:tr w:rsidR="00F17312" w14:paraId="3B4BE3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AFF34" w14:textId="77777777" w:rsidR="00F17312" w:rsidRDefault="00F17312" w:rsidP="00F1731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F6D573D" w14:textId="77777777" w:rsidR="00F17312" w:rsidRDefault="00F17312" w:rsidP="00F17312">
            <w:pPr>
              <w:pStyle w:val="TAL"/>
            </w:pPr>
            <w:r>
              <w:t xml:space="preserve">Number of physical resource blocks for a BWP. This corresponds to </w:t>
            </w:r>
            <w:proofErr w:type="spellStart"/>
            <w:r>
              <w:t>N_BWP_size</w:t>
            </w:r>
            <w:proofErr w:type="spellEnd"/>
            <w:r>
              <w:t>, see subclause 4.4.5 in TS 38.211 [32].</w:t>
            </w:r>
          </w:p>
          <w:p w14:paraId="30B8A7D6" w14:textId="77777777" w:rsidR="00F17312" w:rsidRDefault="00F17312" w:rsidP="00F17312">
            <w:pPr>
              <w:pStyle w:val="TAL"/>
            </w:pPr>
          </w:p>
          <w:p w14:paraId="370B8D11" w14:textId="77777777" w:rsidR="00F17312" w:rsidRDefault="00F17312" w:rsidP="00F17312">
            <w:pPr>
              <w:pStyle w:val="TAL"/>
            </w:pPr>
            <w:proofErr w:type="spellStart"/>
            <w:r>
              <w:t>allowedValues</w:t>
            </w:r>
            <w:proofErr w:type="spellEnd"/>
            <w:r>
              <w:t>:</w:t>
            </w:r>
          </w:p>
          <w:p w14:paraId="512F9439" w14:textId="77777777" w:rsidR="00F17312" w:rsidRDefault="00F17312" w:rsidP="00F17312">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295640C0"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FECAC2" w14:textId="77777777" w:rsidR="00F17312" w:rsidRDefault="00F17312" w:rsidP="00F17312">
            <w:pPr>
              <w:pStyle w:val="TAL"/>
            </w:pPr>
            <w:r>
              <w:t>type: Integer</w:t>
            </w:r>
          </w:p>
          <w:p w14:paraId="05B5597C" w14:textId="77777777" w:rsidR="00F17312" w:rsidRDefault="00F17312" w:rsidP="00F17312">
            <w:pPr>
              <w:pStyle w:val="TAL"/>
            </w:pPr>
            <w:r>
              <w:t>multiplicity: 1</w:t>
            </w:r>
          </w:p>
          <w:p w14:paraId="193697D5" w14:textId="77777777" w:rsidR="00F17312" w:rsidRDefault="00F17312" w:rsidP="00F17312">
            <w:pPr>
              <w:pStyle w:val="TAL"/>
            </w:pPr>
            <w:proofErr w:type="spellStart"/>
            <w:r>
              <w:t>isOrdered</w:t>
            </w:r>
            <w:proofErr w:type="spellEnd"/>
            <w:r>
              <w:t>: N/A</w:t>
            </w:r>
          </w:p>
          <w:p w14:paraId="5E6B792E" w14:textId="77777777" w:rsidR="00F17312" w:rsidRDefault="00F17312" w:rsidP="00F17312">
            <w:pPr>
              <w:pStyle w:val="TAL"/>
            </w:pPr>
            <w:proofErr w:type="spellStart"/>
            <w:r>
              <w:t>isUnique</w:t>
            </w:r>
            <w:proofErr w:type="spellEnd"/>
            <w:r>
              <w:t>: N/A</w:t>
            </w:r>
          </w:p>
          <w:p w14:paraId="5C14B965" w14:textId="77777777" w:rsidR="00F17312" w:rsidRDefault="00F17312" w:rsidP="00F17312">
            <w:pPr>
              <w:pStyle w:val="TAL"/>
            </w:pPr>
            <w:proofErr w:type="spellStart"/>
            <w:r>
              <w:t>defaultValue</w:t>
            </w:r>
            <w:proofErr w:type="spellEnd"/>
            <w:r>
              <w:t>: None</w:t>
            </w:r>
          </w:p>
          <w:p w14:paraId="22192FCF" w14:textId="77777777" w:rsidR="00F17312" w:rsidRDefault="00F17312" w:rsidP="00F17312">
            <w:pPr>
              <w:pStyle w:val="TAL"/>
            </w:pPr>
            <w:proofErr w:type="spellStart"/>
            <w:r>
              <w:t>isNullable</w:t>
            </w:r>
            <w:proofErr w:type="spellEnd"/>
            <w:r>
              <w:t>: False</w:t>
            </w:r>
          </w:p>
        </w:tc>
      </w:tr>
      <w:tr w:rsidR="00F17312" w14:paraId="1A9B851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2552B" w14:textId="77777777" w:rsidR="00F17312" w:rsidRDefault="00F17312" w:rsidP="00F17312">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169A3E98" w14:textId="77777777" w:rsidR="00F17312" w:rsidRDefault="00F17312" w:rsidP="00F17312">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36601D3E" w14:textId="77777777" w:rsidR="00F17312" w:rsidRDefault="00F17312" w:rsidP="00F17312">
            <w:pPr>
              <w:pStyle w:val="TAL"/>
              <w:rPr>
                <w:rFonts w:cs="Arial"/>
              </w:rPr>
            </w:pPr>
          </w:p>
          <w:p w14:paraId="204EAD11" w14:textId="77777777" w:rsidR="00F17312" w:rsidRDefault="00F17312" w:rsidP="00F17312">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05521AFA" w14:textId="77777777" w:rsidR="00F17312" w:rsidRDefault="00F17312" w:rsidP="00F17312">
            <w:pPr>
              <w:pStyle w:val="TAL"/>
              <w:rPr>
                <w:rFonts w:cs="Arial"/>
                <w:szCs w:val="18"/>
              </w:rPr>
            </w:pPr>
          </w:p>
          <w:p w14:paraId="39E1AC55" w14:textId="77777777" w:rsidR="00F17312" w:rsidRDefault="00F17312" w:rsidP="00F17312">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219D059C"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ECE526" w14:textId="77777777" w:rsidR="00F17312" w:rsidRDefault="00F17312" w:rsidP="00F17312">
            <w:pPr>
              <w:pStyle w:val="TAL"/>
              <w:rPr>
                <w:rFonts w:cs="Arial"/>
              </w:rPr>
            </w:pPr>
            <w:r>
              <w:rPr>
                <w:rFonts w:cs="Arial"/>
              </w:rPr>
              <w:t>type: Integer</w:t>
            </w:r>
          </w:p>
          <w:p w14:paraId="5E1FB47A" w14:textId="77777777" w:rsidR="00F17312" w:rsidRDefault="00F17312" w:rsidP="00F17312">
            <w:pPr>
              <w:pStyle w:val="TAL"/>
              <w:rPr>
                <w:rFonts w:cs="Arial"/>
              </w:rPr>
            </w:pPr>
            <w:r>
              <w:rPr>
                <w:rFonts w:cs="Arial"/>
              </w:rPr>
              <w:t>multiplicity: 1</w:t>
            </w:r>
          </w:p>
          <w:p w14:paraId="015B85B7" w14:textId="77777777" w:rsidR="00F17312" w:rsidRDefault="00F17312" w:rsidP="00F17312">
            <w:pPr>
              <w:pStyle w:val="TAL"/>
              <w:rPr>
                <w:rFonts w:cs="Arial"/>
              </w:rPr>
            </w:pPr>
            <w:proofErr w:type="spellStart"/>
            <w:r>
              <w:rPr>
                <w:rFonts w:cs="Arial"/>
              </w:rPr>
              <w:t>isOrdered</w:t>
            </w:r>
            <w:proofErr w:type="spellEnd"/>
            <w:r>
              <w:rPr>
                <w:rFonts w:cs="Arial"/>
              </w:rPr>
              <w:t>: N/A</w:t>
            </w:r>
          </w:p>
          <w:p w14:paraId="2F256558" w14:textId="77777777" w:rsidR="00F17312" w:rsidRDefault="00F17312" w:rsidP="00F17312">
            <w:pPr>
              <w:pStyle w:val="TAL"/>
              <w:rPr>
                <w:rFonts w:cs="Arial"/>
              </w:rPr>
            </w:pPr>
            <w:proofErr w:type="spellStart"/>
            <w:r>
              <w:rPr>
                <w:rFonts w:cs="Arial"/>
              </w:rPr>
              <w:t>isUnique</w:t>
            </w:r>
            <w:proofErr w:type="spellEnd"/>
            <w:r>
              <w:rPr>
                <w:rFonts w:cs="Arial"/>
              </w:rPr>
              <w:t>: N/A</w:t>
            </w:r>
          </w:p>
          <w:p w14:paraId="48ADACB9"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49C80CAF" w14:textId="77777777" w:rsidR="00F17312" w:rsidRDefault="00F17312" w:rsidP="00F17312">
            <w:pPr>
              <w:pStyle w:val="TAL"/>
            </w:pPr>
            <w:proofErr w:type="spellStart"/>
            <w:r>
              <w:rPr>
                <w:rFonts w:cs="Arial"/>
              </w:rPr>
              <w:t>isNullable</w:t>
            </w:r>
            <w:proofErr w:type="spellEnd"/>
            <w:r>
              <w:rPr>
                <w:rFonts w:cs="Arial"/>
              </w:rPr>
              <w:t xml:space="preserve">: </w:t>
            </w:r>
            <w:r>
              <w:t>False</w:t>
            </w:r>
          </w:p>
        </w:tc>
      </w:tr>
      <w:tr w:rsidR="00F17312" w14:paraId="13DACA7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CC1CE" w14:textId="77777777" w:rsidR="00F17312" w:rsidRDefault="00F17312" w:rsidP="00F17312">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2AB3D381" w14:textId="77777777" w:rsidR="00F17312" w:rsidRDefault="00F17312" w:rsidP="00F17312">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4FC5C345" w14:textId="77777777" w:rsidR="00F17312" w:rsidRDefault="00F17312" w:rsidP="00F17312">
            <w:pPr>
              <w:pStyle w:val="TAL"/>
              <w:rPr>
                <w:szCs w:val="18"/>
              </w:rPr>
            </w:pPr>
          </w:p>
          <w:p w14:paraId="70E10BE0"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04917A1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5C05F64F" w14:textId="77777777" w:rsidR="00F17312" w:rsidRDefault="00F17312" w:rsidP="00F17312">
            <w:pPr>
              <w:pStyle w:val="TAL"/>
              <w:rPr>
                <w:rFonts w:cs="Arial"/>
              </w:rPr>
            </w:pPr>
            <w:r>
              <w:rPr>
                <w:rFonts w:cs="Arial"/>
              </w:rPr>
              <w:t>type: DN</w:t>
            </w:r>
          </w:p>
          <w:p w14:paraId="6BC71DBF" w14:textId="77777777" w:rsidR="00F17312" w:rsidRDefault="00F17312" w:rsidP="00F17312">
            <w:pPr>
              <w:pStyle w:val="TAL"/>
              <w:rPr>
                <w:rFonts w:cs="Arial"/>
              </w:rPr>
            </w:pPr>
            <w:r>
              <w:rPr>
                <w:rFonts w:cs="Arial"/>
              </w:rPr>
              <w:t>multiplicity: 1</w:t>
            </w:r>
          </w:p>
          <w:p w14:paraId="50CD1B8D" w14:textId="77777777" w:rsidR="00F17312" w:rsidRDefault="00F17312" w:rsidP="00F17312">
            <w:pPr>
              <w:pStyle w:val="TAL"/>
              <w:rPr>
                <w:rFonts w:cs="Arial"/>
              </w:rPr>
            </w:pPr>
            <w:proofErr w:type="spellStart"/>
            <w:r>
              <w:rPr>
                <w:rFonts w:cs="Arial"/>
              </w:rPr>
              <w:t>isOrdered</w:t>
            </w:r>
            <w:proofErr w:type="spellEnd"/>
            <w:r>
              <w:rPr>
                <w:rFonts w:cs="Arial"/>
              </w:rPr>
              <w:t>: N/A</w:t>
            </w:r>
          </w:p>
          <w:p w14:paraId="67A6D11A" w14:textId="77777777" w:rsidR="00F17312" w:rsidRDefault="00F17312" w:rsidP="00F1731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5B0CD55"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6AC1E528" w14:textId="77777777" w:rsidR="00F17312" w:rsidRDefault="00F17312" w:rsidP="00F1731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B8120F9" w14:textId="77777777" w:rsidR="00F17312" w:rsidRDefault="00F17312" w:rsidP="00F17312">
            <w:pPr>
              <w:pStyle w:val="TAL"/>
            </w:pPr>
          </w:p>
        </w:tc>
      </w:tr>
      <w:tr w:rsidR="00F17312" w14:paraId="3F3D7E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55706" w14:textId="77777777" w:rsidR="00F17312" w:rsidRDefault="00F17312" w:rsidP="00F17312">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B385254" w14:textId="77777777" w:rsidR="00F17312" w:rsidRDefault="00F17312" w:rsidP="00F17312">
            <w:pPr>
              <w:rPr>
                <w:rFonts w:ascii="Arial" w:hAnsi="Arial" w:cs="Arial"/>
                <w:sz w:val="18"/>
                <w:szCs w:val="18"/>
              </w:rPr>
            </w:pPr>
            <w:r>
              <w:rPr>
                <w:rFonts w:ascii="Arial" w:hAnsi="Arial" w:cs="Arial"/>
                <w:sz w:val="18"/>
                <w:szCs w:val="18"/>
              </w:rPr>
              <w:t>Indicates cell defining SSB frequency domain position</w:t>
            </w:r>
          </w:p>
          <w:p w14:paraId="7ABB2F7D" w14:textId="77777777" w:rsidR="00F17312" w:rsidRDefault="00F17312" w:rsidP="00F17312">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7A19B97B" w14:textId="77777777" w:rsidR="00F17312" w:rsidRDefault="00F17312" w:rsidP="00F17312">
            <w:pPr>
              <w:pStyle w:val="TAL"/>
              <w:rPr>
                <w:rFonts w:cs="Arial"/>
              </w:rPr>
            </w:pPr>
            <w:proofErr w:type="spellStart"/>
            <w:r>
              <w:rPr>
                <w:rFonts w:cs="Arial"/>
                <w:szCs w:val="18"/>
              </w:rPr>
              <w:t>allowedValues</w:t>
            </w:r>
            <w:proofErr w:type="spellEnd"/>
            <w:r>
              <w:rPr>
                <w:rFonts w:cs="Arial"/>
                <w:szCs w:val="18"/>
              </w:rPr>
              <w:t xml:space="preserve">: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47ED9340" w14:textId="77777777" w:rsidR="00F17312" w:rsidRDefault="00F17312" w:rsidP="00F17312">
            <w:pPr>
              <w:pStyle w:val="TAL"/>
            </w:pPr>
            <w:r>
              <w:t>type: Integer</w:t>
            </w:r>
          </w:p>
          <w:p w14:paraId="0036E9ED" w14:textId="77777777" w:rsidR="00F17312" w:rsidRDefault="00F17312" w:rsidP="00F17312">
            <w:pPr>
              <w:pStyle w:val="TAL"/>
            </w:pPr>
            <w:r>
              <w:t>multiplicity: 1</w:t>
            </w:r>
          </w:p>
          <w:p w14:paraId="55B8DD3F" w14:textId="77777777" w:rsidR="00F17312" w:rsidRDefault="00F17312" w:rsidP="00F17312">
            <w:pPr>
              <w:pStyle w:val="TAL"/>
            </w:pPr>
            <w:proofErr w:type="spellStart"/>
            <w:r>
              <w:t>isOrdered</w:t>
            </w:r>
            <w:proofErr w:type="spellEnd"/>
            <w:r>
              <w:t>: N/A</w:t>
            </w:r>
          </w:p>
          <w:p w14:paraId="300CA3EA" w14:textId="77777777" w:rsidR="00F17312" w:rsidRDefault="00F17312" w:rsidP="00F17312">
            <w:pPr>
              <w:pStyle w:val="TAL"/>
            </w:pPr>
            <w:proofErr w:type="spellStart"/>
            <w:r>
              <w:t>isUnique</w:t>
            </w:r>
            <w:proofErr w:type="spellEnd"/>
            <w:r>
              <w:t>: N/A</w:t>
            </w:r>
          </w:p>
          <w:p w14:paraId="6FF90AB1" w14:textId="77777777" w:rsidR="00F17312" w:rsidRDefault="00F17312" w:rsidP="00F17312">
            <w:pPr>
              <w:pStyle w:val="TAL"/>
            </w:pPr>
            <w:proofErr w:type="spellStart"/>
            <w:r>
              <w:t>defaultValue</w:t>
            </w:r>
            <w:proofErr w:type="spellEnd"/>
            <w:r>
              <w:t>: None</w:t>
            </w:r>
          </w:p>
          <w:p w14:paraId="401C1B77" w14:textId="77777777" w:rsidR="00F17312" w:rsidRDefault="00F17312" w:rsidP="00F17312">
            <w:pPr>
              <w:pStyle w:val="TAL"/>
            </w:pPr>
            <w:proofErr w:type="spellStart"/>
            <w:r>
              <w:t>isNullable</w:t>
            </w:r>
            <w:proofErr w:type="spellEnd"/>
            <w:r>
              <w:t>: False</w:t>
            </w:r>
          </w:p>
          <w:p w14:paraId="1156851E" w14:textId="77777777" w:rsidR="00F17312" w:rsidRDefault="00F17312" w:rsidP="00F17312">
            <w:pPr>
              <w:pStyle w:val="TAL"/>
              <w:rPr>
                <w:rFonts w:cs="Arial"/>
              </w:rPr>
            </w:pPr>
          </w:p>
        </w:tc>
      </w:tr>
      <w:tr w:rsidR="00F17312" w14:paraId="50D4605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9B4BB" w14:textId="77777777" w:rsidR="00F17312" w:rsidRDefault="00F17312" w:rsidP="00F17312">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6373503" w14:textId="77777777" w:rsidR="00F17312" w:rsidRDefault="00F17312" w:rsidP="00F17312">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7EF98E13" w14:textId="77777777" w:rsidR="00F17312" w:rsidRDefault="00F17312" w:rsidP="00F17312">
            <w:pPr>
              <w:pStyle w:val="TAL"/>
              <w:rPr>
                <w:rFonts w:cs="Arial"/>
              </w:rPr>
            </w:pPr>
          </w:p>
          <w:p w14:paraId="46CC74E0"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CAC8686"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B191A7" w14:textId="77777777" w:rsidR="00F17312" w:rsidRDefault="00F17312" w:rsidP="00F17312">
            <w:pPr>
              <w:pStyle w:val="TAL"/>
              <w:rPr>
                <w:rFonts w:cs="Arial"/>
              </w:rPr>
            </w:pPr>
            <w:r>
              <w:rPr>
                <w:rFonts w:cs="Arial"/>
              </w:rPr>
              <w:t>type: DN</w:t>
            </w:r>
          </w:p>
          <w:p w14:paraId="442D9EBE" w14:textId="77777777" w:rsidR="00F17312" w:rsidRDefault="00F17312" w:rsidP="00F17312">
            <w:pPr>
              <w:pStyle w:val="TAL"/>
              <w:rPr>
                <w:rFonts w:cs="Arial"/>
              </w:rPr>
            </w:pPr>
            <w:r>
              <w:rPr>
                <w:rFonts w:cs="Arial"/>
              </w:rPr>
              <w:t>multiplicity: 1</w:t>
            </w:r>
          </w:p>
          <w:p w14:paraId="252FA83B" w14:textId="77777777" w:rsidR="00F17312" w:rsidRDefault="00F17312" w:rsidP="00F17312">
            <w:pPr>
              <w:pStyle w:val="TAL"/>
              <w:rPr>
                <w:rFonts w:cs="Arial"/>
              </w:rPr>
            </w:pPr>
            <w:proofErr w:type="spellStart"/>
            <w:r>
              <w:rPr>
                <w:rFonts w:cs="Arial"/>
              </w:rPr>
              <w:t>isOrdered</w:t>
            </w:r>
            <w:proofErr w:type="spellEnd"/>
            <w:r>
              <w:rPr>
                <w:rFonts w:cs="Arial"/>
              </w:rPr>
              <w:t>: N/A</w:t>
            </w:r>
          </w:p>
          <w:p w14:paraId="3055A4AB" w14:textId="77777777" w:rsidR="00F17312" w:rsidRDefault="00F17312" w:rsidP="00F1731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09B07AA"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3681F2E7" w14:textId="77777777" w:rsidR="00F17312" w:rsidRDefault="00F17312" w:rsidP="00F1731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2506235" w14:textId="77777777" w:rsidR="00F17312" w:rsidRDefault="00F17312" w:rsidP="00F17312">
            <w:pPr>
              <w:pStyle w:val="TAL"/>
            </w:pPr>
          </w:p>
        </w:tc>
      </w:tr>
      <w:tr w:rsidR="00F17312" w14:paraId="17D4151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20389" w14:textId="77777777" w:rsidR="00F17312" w:rsidRDefault="00F17312" w:rsidP="00F17312">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5CCE959B" w14:textId="77777777" w:rsidR="00F17312" w:rsidRDefault="00F17312" w:rsidP="00F17312">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7C4E3871" w14:textId="77777777" w:rsidR="00F17312" w:rsidRDefault="00F17312" w:rsidP="00F17312">
            <w:pPr>
              <w:pStyle w:val="TAL"/>
              <w:rPr>
                <w:rFonts w:cs="Arial"/>
              </w:rPr>
            </w:pPr>
          </w:p>
          <w:p w14:paraId="5FD83EC9"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5ED890D"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AF7E02" w14:textId="77777777" w:rsidR="00F17312" w:rsidRDefault="00F17312" w:rsidP="00F17312">
            <w:pPr>
              <w:pStyle w:val="TAL"/>
              <w:rPr>
                <w:rFonts w:cs="Arial"/>
              </w:rPr>
            </w:pPr>
            <w:r>
              <w:rPr>
                <w:rFonts w:cs="Arial"/>
              </w:rPr>
              <w:t>type: DN</w:t>
            </w:r>
          </w:p>
          <w:p w14:paraId="5B81D4BD" w14:textId="77777777" w:rsidR="00F17312" w:rsidRDefault="00F17312" w:rsidP="00F17312">
            <w:pPr>
              <w:pStyle w:val="TAL"/>
              <w:rPr>
                <w:rFonts w:cs="Arial"/>
              </w:rPr>
            </w:pPr>
            <w:r>
              <w:rPr>
                <w:rFonts w:cs="Arial"/>
              </w:rPr>
              <w:t>multiplicity: 1</w:t>
            </w:r>
          </w:p>
          <w:p w14:paraId="1ECB317A" w14:textId="77777777" w:rsidR="00F17312" w:rsidRDefault="00F17312" w:rsidP="00F17312">
            <w:pPr>
              <w:pStyle w:val="TAL"/>
              <w:rPr>
                <w:rFonts w:cs="Arial"/>
              </w:rPr>
            </w:pPr>
            <w:proofErr w:type="spellStart"/>
            <w:r>
              <w:rPr>
                <w:rFonts w:cs="Arial"/>
              </w:rPr>
              <w:t>isOrdered</w:t>
            </w:r>
            <w:proofErr w:type="spellEnd"/>
            <w:r>
              <w:rPr>
                <w:rFonts w:cs="Arial"/>
              </w:rPr>
              <w:t>: N/A</w:t>
            </w:r>
          </w:p>
          <w:p w14:paraId="7435CE7D" w14:textId="77777777" w:rsidR="00F17312" w:rsidRDefault="00F17312" w:rsidP="00F1731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F3F81F4"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526940E3" w14:textId="77777777" w:rsidR="00F17312" w:rsidRDefault="00F17312" w:rsidP="00F1731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AEB16BD" w14:textId="77777777" w:rsidR="00F17312" w:rsidRDefault="00F17312" w:rsidP="00F17312">
            <w:pPr>
              <w:pStyle w:val="TAL"/>
            </w:pPr>
          </w:p>
        </w:tc>
      </w:tr>
      <w:tr w:rsidR="00F17312" w14:paraId="4E699CA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92729" w14:textId="77777777" w:rsidR="00F17312" w:rsidRDefault="00F17312" w:rsidP="00F17312">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31A01EA5" w14:textId="77777777" w:rsidR="00F17312" w:rsidRDefault="00F17312" w:rsidP="00F17312">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66C4761B" w14:textId="77777777" w:rsidR="00F17312" w:rsidRDefault="00F17312" w:rsidP="00F17312">
            <w:pPr>
              <w:pStyle w:val="TAL"/>
              <w:rPr>
                <w:rFonts w:cs="Arial"/>
              </w:rPr>
            </w:pPr>
          </w:p>
          <w:p w14:paraId="19F3E5AB"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CBE8E43"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648291" w14:textId="77777777" w:rsidR="00F17312" w:rsidRDefault="00F17312" w:rsidP="00F17312">
            <w:pPr>
              <w:pStyle w:val="TAL"/>
              <w:rPr>
                <w:rFonts w:cs="Arial"/>
              </w:rPr>
            </w:pPr>
            <w:r>
              <w:rPr>
                <w:rFonts w:cs="Arial"/>
              </w:rPr>
              <w:t>type: DN</w:t>
            </w:r>
          </w:p>
          <w:p w14:paraId="2BF1F9E6" w14:textId="77777777" w:rsidR="00F17312" w:rsidRDefault="00F17312" w:rsidP="00F17312">
            <w:pPr>
              <w:pStyle w:val="TAL"/>
              <w:rPr>
                <w:rFonts w:cs="Arial"/>
              </w:rPr>
            </w:pPr>
            <w:r>
              <w:rPr>
                <w:rFonts w:cs="Arial"/>
              </w:rPr>
              <w:t>multiplicity: 1</w:t>
            </w:r>
          </w:p>
          <w:p w14:paraId="7D0CC4E4" w14:textId="77777777" w:rsidR="00F17312" w:rsidRDefault="00F17312" w:rsidP="00F17312">
            <w:pPr>
              <w:pStyle w:val="TAL"/>
              <w:rPr>
                <w:rFonts w:cs="Arial"/>
              </w:rPr>
            </w:pPr>
            <w:proofErr w:type="spellStart"/>
            <w:r>
              <w:rPr>
                <w:rFonts w:cs="Arial"/>
              </w:rPr>
              <w:t>isOrdered</w:t>
            </w:r>
            <w:proofErr w:type="spellEnd"/>
            <w:r>
              <w:rPr>
                <w:rFonts w:cs="Arial"/>
              </w:rPr>
              <w:t>: N/A</w:t>
            </w:r>
          </w:p>
          <w:p w14:paraId="6DEA64F3" w14:textId="77777777" w:rsidR="00F17312" w:rsidRDefault="00F17312" w:rsidP="00F1731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42F9D83"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41BA7F55" w14:textId="77777777" w:rsidR="00F17312" w:rsidRDefault="00F17312" w:rsidP="00F1731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AB3CA6E" w14:textId="77777777" w:rsidR="00F17312" w:rsidRDefault="00F17312" w:rsidP="00F17312">
            <w:pPr>
              <w:pStyle w:val="TAL"/>
            </w:pPr>
          </w:p>
        </w:tc>
      </w:tr>
      <w:tr w:rsidR="00F17312" w14:paraId="09CB331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73F6" w14:textId="77777777" w:rsidR="00F17312" w:rsidRDefault="00F17312" w:rsidP="00F17312">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6E9796A" w14:textId="77777777" w:rsidR="00F17312" w:rsidRDefault="00F17312" w:rsidP="00F17312">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NSectorEquipmentFunction</w:t>
            </w:r>
            <w:proofErr w:type="spellEnd"/>
            <w:r>
              <w:rPr>
                <w:rFonts w:ascii="Courier New" w:hAnsi="Courier New" w:cs="Courier New"/>
              </w:rPr>
              <w:t>.</w:t>
            </w:r>
          </w:p>
          <w:p w14:paraId="65E39133" w14:textId="77777777" w:rsidR="00F17312" w:rsidRDefault="00F17312" w:rsidP="00F17312">
            <w:pPr>
              <w:pStyle w:val="TAL"/>
              <w:rPr>
                <w:rFonts w:cs="Arial"/>
              </w:rPr>
            </w:pPr>
          </w:p>
          <w:p w14:paraId="66464C7C"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1F10DA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A5D35B" w14:textId="77777777" w:rsidR="00F17312" w:rsidRDefault="00F17312" w:rsidP="00F17312">
            <w:pPr>
              <w:pStyle w:val="TAL"/>
              <w:rPr>
                <w:rFonts w:cs="Arial"/>
              </w:rPr>
            </w:pPr>
            <w:r>
              <w:rPr>
                <w:rFonts w:cs="Arial"/>
              </w:rPr>
              <w:t>type: DN</w:t>
            </w:r>
          </w:p>
          <w:p w14:paraId="7FA9FE0E" w14:textId="77777777" w:rsidR="00F17312" w:rsidRDefault="00F17312" w:rsidP="00F17312">
            <w:pPr>
              <w:pStyle w:val="TAL"/>
              <w:rPr>
                <w:rFonts w:cs="Arial"/>
              </w:rPr>
            </w:pPr>
            <w:r>
              <w:rPr>
                <w:rFonts w:cs="Arial"/>
              </w:rPr>
              <w:t>multiplicity: 1</w:t>
            </w:r>
          </w:p>
          <w:p w14:paraId="37846189" w14:textId="77777777" w:rsidR="00F17312" w:rsidRDefault="00F17312" w:rsidP="00F17312">
            <w:pPr>
              <w:pStyle w:val="TAL"/>
              <w:rPr>
                <w:rFonts w:cs="Arial"/>
              </w:rPr>
            </w:pPr>
            <w:proofErr w:type="spellStart"/>
            <w:r>
              <w:rPr>
                <w:rFonts w:cs="Arial"/>
              </w:rPr>
              <w:t>isOrdered</w:t>
            </w:r>
            <w:proofErr w:type="spellEnd"/>
            <w:r>
              <w:rPr>
                <w:rFonts w:cs="Arial"/>
              </w:rPr>
              <w:t>: N/A</w:t>
            </w:r>
          </w:p>
          <w:p w14:paraId="6C9EA7BF" w14:textId="77777777" w:rsidR="00F17312" w:rsidRDefault="00F17312" w:rsidP="00F1731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D964892"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296AB805" w14:textId="77777777" w:rsidR="00F17312" w:rsidRDefault="00F17312" w:rsidP="00F1731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E226D62" w14:textId="77777777" w:rsidR="00F17312" w:rsidRDefault="00F17312" w:rsidP="00F17312">
            <w:pPr>
              <w:pStyle w:val="TAL"/>
            </w:pPr>
          </w:p>
        </w:tc>
      </w:tr>
      <w:tr w:rsidR="00F17312" w14:paraId="1F44D1A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33E16"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0721B833" w14:textId="77777777" w:rsidR="00F17312" w:rsidRDefault="00F17312" w:rsidP="00F17312">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33A426B7" w14:textId="77777777" w:rsidR="00F17312" w:rsidRDefault="00F17312" w:rsidP="00F17312">
            <w:pPr>
              <w:rPr>
                <w:rFonts w:eastAsia="等线" w:cs="Arial"/>
                <w:szCs w:val="18"/>
              </w:rPr>
            </w:pPr>
          </w:p>
          <w:p w14:paraId="3B6DF812"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4D2B038"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BF1A7B" w14:textId="77777777" w:rsidR="00F17312" w:rsidRDefault="00F17312" w:rsidP="00F17312">
            <w:pPr>
              <w:pStyle w:val="TAL"/>
              <w:rPr>
                <w:szCs w:val="18"/>
                <w:lang w:eastAsia="zh-CN"/>
              </w:rPr>
            </w:pPr>
            <w:r>
              <w:rPr>
                <w:szCs w:val="18"/>
              </w:rPr>
              <w:t xml:space="preserve">type: </w:t>
            </w:r>
            <w:proofErr w:type="spellStart"/>
            <w:r>
              <w:rPr>
                <w:szCs w:val="18"/>
              </w:rPr>
              <w:t>QOffsetRangeList</w:t>
            </w:r>
            <w:proofErr w:type="spellEnd"/>
          </w:p>
          <w:p w14:paraId="3B6794C2" w14:textId="77777777" w:rsidR="00F17312" w:rsidRDefault="00F17312" w:rsidP="00F17312">
            <w:pPr>
              <w:pStyle w:val="TAL"/>
              <w:rPr>
                <w:szCs w:val="18"/>
              </w:rPr>
            </w:pPr>
            <w:r>
              <w:rPr>
                <w:szCs w:val="18"/>
              </w:rPr>
              <w:t>multiplicity: 1</w:t>
            </w:r>
          </w:p>
          <w:p w14:paraId="0FC2B989" w14:textId="77777777" w:rsidR="00F17312" w:rsidRDefault="00F17312" w:rsidP="00F17312">
            <w:pPr>
              <w:pStyle w:val="TAL"/>
              <w:rPr>
                <w:szCs w:val="18"/>
              </w:rPr>
            </w:pPr>
            <w:proofErr w:type="spellStart"/>
            <w:r>
              <w:rPr>
                <w:szCs w:val="18"/>
              </w:rPr>
              <w:t>isOrdered</w:t>
            </w:r>
            <w:proofErr w:type="spellEnd"/>
            <w:r>
              <w:rPr>
                <w:szCs w:val="18"/>
              </w:rPr>
              <w:t>: N/A</w:t>
            </w:r>
          </w:p>
          <w:p w14:paraId="3C547531" w14:textId="77777777" w:rsidR="00F17312" w:rsidRDefault="00F17312" w:rsidP="00F17312">
            <w:pPr>
              <w:pStyle w:val="TAL"/>
              <w:rPr>
                <w:szCs w:val="18"/>
              </w:rPr>
            </w:pPr>
            <w:proofErr w:type="spellStart"/>
            <w:r>
              <w:rPr>
                <w:szCs w:val="18"/>
              </w:rPr>
              <w:t>isUnique</w:t>
            </w:r>
            <w:proofErr w:type="spellEnd"/>
            <w:r>
              <w:rPr>
                <w:szCs w:val="18"/>
              </w:rPr>
              <w:t>: N/A</w:t>
            </w:r>
          </w:p>
          <w:p w14:paraId="0F20AA07" w14:textId="77777777" w:rsidR="00F17312" w:rsidRDefault="00F17312" w:rsidP="00F17312">
            <w:pPr>
              <w:pStyle w:val="TAL"/>
              <w:rPr>
                <w:szCs w:val="18"/>
              </w:rPr>
            </w:pPr>
            <w:proofErr w:type="spellStart"/>
            <w:r>
              <w:rPr>
                <w:szCs w:val="18"/>
              </w:rPr>
              <w:t>defaultValue</w:t>
            </w:r>
            <w:proofErr w:type="spellEnd"/>
            <w:r>
              <w:rPr>
                <w:szCs w:val="18"/>
              </w:rPr>
              <w:t>: N/A</w:t>
            </w:r>
          </w:p>
          <w:p w14:paraId="73277E1F" w14:textId="77777777" w:rsidR="00F17312" w:rsidRDefault="00F17312" w:rsidP="00F17312">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D1E5236" w14:textId="77777777" w:rsidR="00F17312" w:rsidRDefault="00F17312" w:rsidP="00F17312">
            <w:pPr>
              <w:pStyle w:val="TAL"/>
            </w:pPr>
          </w:p>
        </w:tc>
      </w:tr>
      <w:tr w:rsidR="00F17312" w14:paraId="0B5059A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B22E6"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7E68C60" w14:textId="77777777" w:rsidR="00F17312" w:rsidRDefault="00F17312" w:rsidP="00F17312">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2A408E7"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19F67171"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6AC8B4" w14:textId="77777777" w:rsidR="00F17312" w:rsidRDefault="00F17312" w:rsidP="00F17312">
            <w:pPr>
              <w:pStyle w:val="TAL"/>
              <w:rPr>
                <w:szCs w:val="18"/>
                <w:lang w:eastAsia="zh-CN"/>
              </w:rPr>
            </w:pPr>
            <w:r>
              <w:rPr>
                <w:szCs w:val="18"/>
              </w:rPr>
              <w:t xml:space="preserve">type: </w:t>
            </w:r>
            <w:r>
              <w:rPr>
                <w:szCs w:val="18"/>
                <w:lang w:eastAsia="zh-CN"/>
              </w:rPr>
              <w:t>Integer</w:t>
            </w:r>
          </w:p>
          <w:p w14:paraId="01A27444" w14:textId="77777777" w:rsidR="00F17312" w:rsidRDefault="00F17312" w:rsidP="00F17312">
            <w:pPr>
              <w:pStyle w:val="TAL"/>
              <w:rPr>
                <w:szCs w:val="18"/>
              </w:rPr>
            </w:pPr>
            <w:r>
              <w:rPr>
                <w:szCs w:val="18"/>
              </w:rPr>
              <w:t>multiplicity: 6</w:t>
            </w:r>
          </w:p>
          <w:p w14:paraId="50530422" w14:textId="77777777" w:rsidR="00F17312" w:rsidRDefault="00F17312" w:rsidP="00F17312">
            <w:pPr>
              <w:pStyle w:val="TAL"/>
              <w:rPr>
                <w:szCs w:val="18"/>
              </w:rPr>
            </w:pPr>
            <w:proofErr w:type="spellStart"/>
            <w:r>
              <w:rPr>
                <w:szCs w:val="18"/>
              </w:rPr>
              <w:t>isOrdered</w:t>
            </w:r>
            <w:proofErr w:type="spellEnd"/>
            <w:r>
              <w:rPr>
                <w:szCs w:val="18"/>
              </w:rPr>
              <w:t>: True</w:t>
            </w:r>
          </w:p>
          <w:p w14:paraId="1BD2655F" w14:textId="77777777" w:rsidR="00F17312" w:rsidRDefault="00F17312" w:rsidP="00F17312">
            <w:pPr>
              <w:pStyle w:val="TAL"/>
              <w:rPr>
                <w:szCs w:val="18"/>
              </w:rPr>
            </w:pPr>
            <w:proofErr w:type="spellStart"/>
            <w:r>
              <w:rPr>
                <w:szCs w:val="18"/>
              </w:rPr>
              <w:t>isUnique</w:t>
            </w:r>
            <w:proofErr w:type="spellEnd"/>
            <w:r>
              <w:rPr>
                <w:szCs w:val="18"/>
              </w:rPr>
              <w:t>: N/A</w:t>
            </w:r>
          </w:p>
          <w:p w14:paraId="7187A45B" w14:textId="77777777" w:rsidR="00F17312" w:rsidRDefault="00F17312" w:rsidP="00F17312">
            <w:pPr>
              <w:pStyle w:val="TAL"/>
              <w:rPr>
                <w:szCs w:val="18"/>
              </w:rPr>
            </w:pPr>
            <w:proofErr w:type="spellStart"/>
            <w:r>
              <w:rPr>
                <w:szCs w:val="18"/>
              </w:rPr>
              <w:t>defaultValue</w:t>
            </w:r>
            <w:proofErr w:type="spellEnd"/>
            <w:r>
              <w:rPr>
                <w:szCs w:val="18"/>
              </w:rPr>
              <w:t>: 0</w:t>
            </w:r>
          </w:p>
          <w:p w14:paraId="7BB935C2" w14:textId="77777777" w:rsidR="00F17312" w:rsidRDefault="00F17312" w:rsidP="00F17312">
            <w:pPr>
              <w:pStyle w:val="TAL"/>
            </w:pPr>
            <w:proofErr w:type="spellStart"/>
            <w:r>
              <w:rPr>
                <w:szCs w:val="18"/>
              </w:rPr>
              <w:t>isNullable</w:t>
            </w:r>
            <w:proofErr w:type="spellEnd"/>
            <w:r>
              <w:rPr>
                <w:szCs w:val="18"/>
              </w:rPr>
              <w:t xml:space="preserve">: </w:t>
            </w:r>
            <w:r>
              <w:rPr>
                <w:rFonts w:cs="Arial"/>
                <w:szCs w:val="18"/>
              </w:rPr>
              <w:t>False</w:t>
            </w:r>
          </w:p>
        </w:tc>
      </w:tr>
      <w:tr w:rsidR="00F17312" w14:paraId="190230C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D019D" w14:textId="23006074" w:rsidR="00F17312" w:rsidRDefault="000E3CB5" w:rsidP="00F17312">
            <w:pPr>
              <w:spacing w:after="0"/>
              <w:rPr>
                <w:rFonts w:ascii="Courier New" w:hAnsi="Courier New" w:cs="Courier New"/>
                <w:sz w:val="18"/>
              </w:rPr>
            </w:pPr>
            <w:proofErr w:type="spellStart"/>
            <w:r w:rsidRPr="000E3CB5">
              <w:rPr>
                <w:rFonts w:ascii="Courier New" w:hAnsi="Courier New" w:cs="Courier New"/>
                <w:bCs/>
                <w:sz w:val="18"/>
                <w:szCs w:val="18"/>
              </w:rPr>
              <w:t>blockList</w:t>
            </w:r>
            <w:r w:rsidR="00F17312">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083AD9D" w14:textId="6080FD08" w:rsidR="00F17312" w:rsidRDefault="00F17312" w:rsidP="00F17312">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proofErr w:type="spellStart"/>
            <w:r w:rsidR="000E3CB5">
              <w:rPr>
                <w:rFonts w:ascii="Arial" w:hAnsi="Arial" w:cs="Arial"/>
                <w:sz w:val="18"/>
                <w:szCs w:val="18"/>
              </w:rPr>
              <w:t>blocklisted</w:t>
            </w:r>
            <w:proofErr w:type="spellEnd"/>
            <w:r w:rsidR="000E3CB5">
              <w:rPr>
                <w:rFonts w:ascii="Arial" w:hAnsi="Arial" w:cs="Arial"/>
                <w:sz w:val="18"/>
                <w:szCs w:val="18"/>
              </w:rPr>
              <w:t xml:space="preserve"> </w:t>
            </w:r>
            <w:r>
              <w:rPr>
                <w:rFonts w:ascii="Arial" w:hAnsi="Arial" w:cs="Arial"/>
                <w:sz w:val="18"/>
                <w:szCs w:val="18"/>
              </w:rPr>
              <w:t>in EUTRAN measurements as described in 3GPP TS 38.331 [</w:t>
            </w:r>
            <w:r>
              <w:rPr>
                <w:rFonts w:ascii="Arial" w:hAnsi="Arial" w:cs="Arial"/>
                <w:sz w:val="18"/>
                <w:szCs w:val="18"/>
                <w:lang w:eastAsia="zh-CN"/>
              </w:rPr>
              <w:t>54</w:t>
            </w:r>
            <w:r>
              <w:rPr>
                <w:rFonts w:ascii="Arial" w:hAnsi="Arial" w:cs="Arial"/>
                <w:sz w:val="18"/>
                <w:szCs w:val="18"/>
              </w:rPr>
              <w:t>].</w:t>
            </w:r>
          </w:p>
          <w:p w14:paraId="66A8481C" w14:textId="77777777" w:rsidR="00F17312" w:rsidRDefault="00F17312" w:rsidP="00F17312">
            <w:pPr>
              <w:spacing w:after="0"/>
              <w:rPr>
                <w:rFonts w:ascii="Arial" w:hAnsi="Arial" w:cs="Arial"/>
                <w:sz w:val="18"/>
                <w:szCs w:val="18"/>
              </w:rPr>
            </w:pPr>
          </w:p>
          <w:p w14:paraId="60E33F79" w14:textId="77777777" w:rsidR="00F17312" w:rsidRDefault="00F17312" w:rsidP="00F17312">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906F4FA" w14:textId="77777777" w:rsidR="00F17312" w:rsidRDefault="00F17312" w:rsidP="00F17312">
            <w:pPr>
              <w:pStyle w:val="TAL"/>
              <w:rPr>
                <w:szCs w:val="18"/>
                <w:lang w:eastAsia="zh-CN"/>
              </w:rPr>
            </w:pPr>
            <w:r>
              <w:rPr>
                <w:szCs w:val="18"/>
              </w:rPr>
              <w:t>type: Integer</w:t>
            </w:r>
          </w:p>
          <w:p w14:paraId="6AF0E380" w14:textId="77777777" w:rsidR="00F17312" w:rsidRDefault="00F17312" w:rsidP="00F17312">
            <w:pPr>
              <w:pStyle w:val="TAL"/>
              <w:rPr>
                <w:szCs w:val="18"/>
              </w:rPr>
            </w:pPr>
            <w:r>
              <w:rPr>
                <w:szCs w:val="18"/>
              </w:rPr>
              <w:t>multiplicity: *</w:t>
            </w:r>
          </w:p>
          <w:p w14:paraId="365486AF" w14:textId="77777777" w:rsidR="00F17312" w:rsidRDefault="00F17312" w:rsidP="00F17312">
            <w:pPr>
              <w:pStyle w:val="TAL"/>
              <w:rPr>
                <w:szCs w:val="18"/>
              </w:rPr>
            </w:pPr>
            <w:proofErr w:type="spellStart"/>
            <w:r>
              <w:rPr>
                <w:szCs w:val="18"/>
              </w:rPr>
              <w:t>isOrdered</w:t>
            </w:r>
            <w:proofErr w:type="spellEnd"/>
            <w:r>
              <w:rPr>
                <w:szCs w:val="18"/>
              </w:rPr>
              <w:t>: N/A</w:t>
            </w:r>
          </w:p>
          <w:p w14:paraId="63BFB1AD" w14:textId="77777777" w:rsidR="00F17312" w:rsidRDefault="00F17312" w:rsidP="00F17312">
            <w:pPr>
              <w:pStyle w:val="TAL"/>
              <w:rPr>
                <w:szCs w:val="18"/>
              </w:rPr>
            </w:pPr>
            <w:proofErr w:type="spellStart"/>
            <w:r>
              <w:rPr>
                <w:szCs w:val="18"/>
              </w:rPr>
              <w:t>isUnique</w:t>
            </w:r>
            <w:proofErr w:type="spellEnd"/>
            <w:r>
              <w:rPr>
                <w:szCs w:val="18"/>
              </w:rPr>
              <w:t>: N/A</w:t>
            </w:r>
          </w:p>
          <w:p w14:paraId="4C102C56" w14:textId="77777777" w:rsidR="00F17312" w:rsidRDefault="00F17312" w:rsidP="00F17312">
            <w:pPr>
              <w:pStyle w:val="TAL"/>
              <w:rPr>
                <w:szCs w:val="18"/>
              </w:rPr>
            </w:pPr>
            <w:proofErr w:type="spellStart"/>
            <w:r>
              <w:rPr>
                <w:szCs w:val="18"/>
              </w:rPr>
              <w:t>defaultValue</w:t>
            </w:r>
            <w:proofErr w:type="spellEnd"/>
            <w:r>
              <w:rPr>
                <w:szCs w:val="18"/>
              </w:rPr>
              <w:t>: None</w:t>
            </w:r>
          </w:p>
          <w:p w14:paraId="2381CE10" w14:textId="77777777" w:rsidR="00F17312" w:rsidRDefault="00F17312" w:rsidP="00F17312">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5CB0817" w14:textId="77777777" w:rsidR="00F17312" w:rsidRDefault="00F17312" w:rsidP="00F17312">
            <w:pPr>
              <w:pStyle w:val="TAL"/>
            </w:pPr>
          </w:p>
        </w:tc>
      </w:tr>
      <w:tr w:rsidR="00F17312" w14:paraId="46D6A9D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4F9CA" w14:textId="4F781344" w:rsidR="00F17312" w:rsidRDefault="000E3CB5" w:rsidP="00F17312">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33BF6B2A" w14:textId="4C87FF1B" w:rsidR="00F17312" w:rsidRDefault="00F17312" w:rsidP="00F17312">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proofErr w:type="spellStart"/>
            <w:r w:rsidR="000E3CB5">
              <w:rPr>
                <w:rFonts w:ascii="Arial" w:hAnsi="Arial" w:cs="Arial"/>
                <w:sz w:val="18"/>
                <w:szCs w:val="18"/>
              </w:rPr>
              <w:t>blocklisted</w:t>
            </w:r>
            <w:proofErr w:type="spellEnd"/>
            <w:r w:rsidR="000E3CB5">
              <w:rPr>
                <w:rFonts w:ascii="Arial" w:hAnsi="Arial" w:cs="Arial"/>
                <w:sz w:val="18"/>
                <w:szCs w:val="18"/>
              </w:rPr>
              <w:t xml:space="preserve"> </w:t>
            </w:r>
            <w:r>
              <w:rPr>
                <w:rFonts w:ascii="Arial" w:hAnsi="Arial" w:cs="Arial"/>
                <w:sz w:val="18"/>
                <w:szCs w:val="18"/>
              </w:rPr>
              <w:t>in SIB4 and SIB5.</w:t>
            </w:r>
          </w:p>
          <w:p w14:paraId="517EE740" w14:textId="77777777" w:rsidR="00F17312" w:rsidRDefault="00F17312" w:rsidP="00F17312">
            <w:pPr>
              <w:spacing w:after="0"/>
              <w:rPr>
                <w:rFonts w:ascii="Arial" w:hAnsi="Arial" w:cs="Arial"/>
                <w:sz w:val="18"/>
                <w:szCs w:val="18"/>
              </w:rPr>
            </w:pPr>
          </w:p>
          <w:p w14:paraId="0C7A568C" w14:textId="77777777" w:rsidR="00F17312" w:rsidRDefault="00F17312" w:rsidP="00F17312">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C56F999" w14:textId="77777777" w:rsidR="00F17312" w:rsidRDefault="00F17312" w:rsidP="00F17312">
            <w:pPr>
              <w:pStyle w:val="TAL"/>
              <w:rPr>
                <w:szCs w:val="18"/>
                <w:lang w:eastAsia="zh-CN"/>
              </w:rPr>
            </w:pPr>
            <w:r>
              <w:rPr>
                <w:szCs w:val="18"/>
              </w:rPr>
              <w:t xml:space="preserve">type: </w:t>
            </w:r>
            <w:r>
              <w:rPr>
                <w:szCs w:val="18"/>
                <w:lang w:eastAsia="zh-CN"/>
              </w:rPr>
              <w:t>Integer</w:t>
            </w:r>
          </w:p>
          <w:p w14:paraId="3FB23A06" w14:textId="77777777" w:rsidR="00F17312" w:rsidRDefault="00F17312" w:rsidP="00F17312">
            <w:pPr>
              <w:pStyle w:val="TAL"/>
              <w:rPr>
                <w:szCs w:val="18"/>
              </w:rPr>
            </w:pPr>
            <w:r>
              <w:rPr>
                <w:szCs w:val="18"/>
              </w:rPr>
              <w:t>multiplicity: 1</w:t>
            </w:r>
          </w:p>
          <w:p w14:paraId="3368D10C" w14:textId="77777777" w:rsidR="00F17312" w:rsidRDefault="00F17312" w:rsidP="00F17312">
            <w:pPr>
              <w:pStyle w:val="TAL"/>
              <w:rPr>
                <w:szCs w:val="18"/>
              </w:rPr>
            </w:pPr>
            <w:proofErr w:type="spellStart"/>
            <w:r>
              <w:rPr>
                <w:szCs w:val="18"/>
              </w:rPr>
              <w:t>isOrdered</w:t>
            </w:r>
            <w:proofErr w:type="spellEnd"/>
            <w:r>
              <w:rPr>
                <w:szCs w:val="18"/>
              </w:rPr>
              <w:t>: N/A</w:t>
            </w:r>
          </w:p>
          <w:p w14:paraId="57287D2B" w14:textId="77777777" w:rsidR="00F17312" w:rsidRDefault="00F17312" w:rsidP="00F17312">
            <w:pPr>
              <w:pStyle w:val="TAL"/>
              <w:rPr>
                <w:szCs w:val="18"/>
              </w:rPr>
            </w:pPr>
            <w:proofErr w:type="spellStart"/>
            <w:r>
              <w:rPr>
                <w:szCs w:val="18"/>
              </w:rPr>
              <w:t>isUnique</w:t>
            </w:r>
            <w:proofErr w:type="spellEnd"/>
            <w:r>
              <w:rPr>
                <w:szCs w:val="18"/>
              </w:rPr>
              <w:t>: N/A</w:t>
            </w:r>
          </w:p>
          <w:p w14:paraId="4756C339" w14:textId="77777777" w:rsidR="00F17312" w:rsidRDefault="00F17312" w:rsidP="00F17312">
            <w:pPr>
              <w:pStyle w:val="TAL"/>
              <w:rPr>
                <w:szCs w:val="18"/>
              </w:rPr>
            </w:pPr>
            <w:proofErr w:type="spellStart"/>
            <w:r>
              <w:rPr>
                <w:szCs w:val="18"/>
              </w:rPr>
              <w:t>defaultValue</w:t>
            </w:r>
            <w:proofErr w:type="spellEnd"/>
            <w:r>
              <w:rPr>
                <w:szCs w:val="18"/>
              </w:rPr>
              <w:t>: None</w:t>
            </w:r>
          </w:p>
          <w:p w14:paraId="668C2B0F" w14:textId="77777777" w:rsidR="00F17312" w:rsidRDefault="00F17312" w:rsidP="00F17312">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A5CD7FC" w14:textId="77777777" w:rsidR="00F17312" w:rsidRDefault="00F17312" w:rsidP="00F17312">
            <w:pPr>
              <w:pStyle w:val="TAL"/>
            </w:pPr>
          </w:p>
        </w:tc>
      </w:tr>
      <w:tr w:rsidR="00F17312" w14:paraId="509BC46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ED8BA"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A0D2AD0" w14:textId="77777777" w:rsidR="00F17312" w:rsidRDefault="00F17312" w:rsidP="00F17312">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6306633" w14:textId="77777777" w:rsidR="00F17312" w:rsidRDefault="00F17312" w:rsidP="00F17312">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9CD76F0" w14:textId="77777777" w:rsidR="00F17312" w:rsidRDefault="00F17312" w:rsidP="00F17312">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A58A8CF"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N/A</w:t>
            </w:r>
          </w:p>
          <w:p w14:paraId="7650DBF2"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12CF73" w14:textId="77777777" w:rsidR="00F17312" w:rsidRDefault="00F17312" w:rsidP="00F17312">
            <w:pPr>
              <w:pStyle w:val="TAL"/>
              <w:rPr>
                <w:szCs w:val="18"/>
                <w:lang w:eastAsia="zh-CN"/>
              </w:rPr>
            </w:pPr>
            <w:r>
              <w:rPr>
                <w:szCs w:val="18"/>
              </w:rPr>
              <w:t xml:space="preserve">type: </w:t>
            </w:r>
            <w:r>
              <w:rPr>
                <w:szCs w:val="18"/>
                <w:lang w:eastAsia="zh-CN"/>
              </w:rPr>
              <w:t>Integer</w:t>
            </w:r>
          </w:p>
          <w:p w14:paraId="47AD1E0F" w14:textId="77777777" w:rsidR="00F17312" w:rsidRDefault="00F17312" w:rsidP="00F17312">
            <w:pPr>
              <w:pStyle w:val="TAL"/>
              <w:rPr>
                <w:szCs w:val="18"/>
              </w:rPr>
            </w:pPr>
            <w:r>
              <w:rPr>
                <w:szCs w:val="18"/>
              </w:rPr>
              <w:t>multiplicity: 1</w:t>
            </w:r>
          </w:p>
          <w:p w14:paraId="5766F087" w14:textId="77777777" w:rsidR="00F17312" w:rsidRDefault="00F17312" w:rsidP="00F17312">
            <w:pPr>
              <w:pStyle w:val="TAL"/>
              <w:rPr>
                <w:szCs w:val="18"/>
              </w:rPr>
            </w:pPr>
            <w:proofErr w:type="spellStart"/>
            <w:r>
              <w:rPr>
                <w:szCs w:val="18"/>
              </w:rPr>
              <w:t>isOrdered</w:t>
            </w:r>
            <w:proofErr w:type="spellEnd"/>
            <w:r>
              <w:rPr>
                <w:szCs w:val="18"/>
              </w:rPr>
              <w:t>: N/A</w:t>
            </w:r>
          </w:p>
          <w:p w14:paraId="23264509" w14:textId="77777777" w:rsidR="00F17312" w:rsidRDefault="00F17312" w:rsidP="00F17312">
            <w:pPr>
              <w:pStyle w:val="TAL"/>
              <w:rPr>
                <w:szCs w:val="18"/>
              </w:rPr>
            </w:pPr>
            <w:proofErr w:type="spellStart"/>
            <w:r>
              <w:rPr>
                <w:szCs w:val="18"/>
              </w:rPr>
              <w:t>isUnique</w:t>
            </w:r>
            <w:proofErr w:type="spellEnd"/>
            <w:r>
              <w:rPr>
                <w:szCs w:val="18"/>
              </w:rPr>
              <w:t>: N/A</w:t>
            </w:r>
          </w:p>
          <w:p w14:paraId="0E332385" w14:textId="77777777" w:rsidR="00F17312" w:rsidRDefault="00F17312" w:rsidP="00F17312">
            <w:pPr>
              <w:pStyle w:val="TAL"/>
              <w:rPr>
                <w:szCs w:val="18"/>
              </w:rPr>
            </w:pPr>
            <w:proofErr w:type="spellStart"/>
            <w:r>
              <w:rPr>
                <w:szCs w:val="18"/>
              </w:rPr>
              <w:t>defaultValue</w:t>
            </w:r>
            <w:proofErr w:type="spellEnd"/>
            <w:r>
              <w:rPr>
                <w:szCs w:val="18"/>
              </w:rPr>
              <w:t>: 0None</w:t>
            </w:r>
          </w:p>
          <w:p w14:paraId="5AE65019" w14:textId="77777777" w:rsidR="00F17312" w:rsidRDefault="00F17312" w:rsidP="00F17312">
            <w:pPr>
              <w:pStyle w:val="TAL"/>
            </w:pPr>
            <w:proofErr w:type="spellStart"/>
            <w:r>
              <w:rPr>
                <w:szCs w:val="18"/>
              </w:rPr>
              <w:t>isNullable</w:t>
            </w:r>
            <w:proofErr w:type="spellEnd"/>
            <w:r>
              <w:rPr>
                <w:szCs w:val="18"/>
              </w:rPr>
              <w:t xml:space="preserve">: </w:t>
            </w:r>
            <w:r>
              <w:rPr>
                <w:rFonts w:cs="Arial"/>
                <w:szCs w:val="18"/>
              </w:rPr>
              <w:t>False</w:t>
            </w:r>
          </w:p>
        </w:tc>
      </w:tr>
      <w:tr w:rsidR="00F17312" w14:paraId="1A7CB44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27F3"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6C8380B" w14:textId="77777777" w:rsidR="00F17312" w:rsidRDefault="00F17312" w:rsidP="00F17312">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A1AE2A1" w14:textId="77777777" w:rsidR="00F17312" w:rsidRDefault="00F17312" w:rsidP="00F17312">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447502CB"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F90A73" w14:textId="77777777" w:rsidR="00F17312" w:rsidRDefault="00F17312" w:rsidP="00F17312">
            <w:pPr>
              <w:pStyle w:val="TAL"/>
              <w:rPr>
                <w:szCs w:val="18"/>
                <w:lang w:eastAsia="zh-CN"/>
              </w:rPr>
            </w:pPr>
            <w:r>
              <w:rPr>
                <w:szCs w:val="18"/>
              </w:rPr>
              <w:t xml:space="preserve">type: </w:t>
            </w:r>
            <w:r>
              <w:rPr>
                <w:szCs w:val="18"/>
                <w:lang w:eastAsia="zh-CN"/>
              </w:rPr>
              <w:t>Real</w:t>
            </w:r>
          </w:p>
          <w:p w14:paraId="0812BC6A" w14:textId="77777777" w:rsidR="00F17312" w:rsidRDefault="00F17312" w:rsidP="00F17312">
            <w:pPr>
              <w:pStyle w:val="TAL"/>
              <w:rPr>
                <w:szCs w:val="18"/>
              </w:rPr>
            </w:pPr>
            <w:r>
              <w:rPr>
                <w:szCs w:val="18"/>
              </w:rPr>
              <w:t>multiplicity: 1</w:t>
            </w:r>
          </w:p>
          <w:p w14:paraId="51D2F1CB" w14:textId="77777777" w:rsidR="00F17312" w:rsidRDefault="00F17312" w:rsidP="00F17312">
            <w:pPr>
              <w:pStyle w:val="TAL"/>
              <w:rPr>
                <w:szCs w:val="18"/>
              </w:rPr>
            </w:pPr>
            <w:proofErr w:type="spellStart"/>
            <w:r>
              <w:rPr>
                <w:szCs w:val="18"/>
              </w:rPr>
              <w:t>isOrdered</w:t>
            </w:r>
            <w:proofErr w:type="spellEnd"/>
            <w:r>
              <w:rPr>
                <w:szCs w:val="18"/>
              </w:rPr>
              <w:t>: N/A</w:t>
            </w:r>
          </w:p>
          <w:p w14:paraId="2492D6EF" w14:textId="77777777" w:rsidR="00F17312" w:rsidRDefault="00F17312" w:rsidP="00F17312">
            <w:pPr>
              <w:pStyle w:val="TAL"/>
              <w:rPr>
                <w:szCs w:val="18"/>
              </w:rPr>
            </w:pPr>
            <w:proofErr w:type="spellStart"/>
            <w:r>
              <w:rPr>
                <w:szCs w:val="18"/>
              </w:rPr>
              <w:t>isUnique</w:t>
            </w:r>
            <w:proofErr w:type="spellEnd"/>
            <w:r>
              <w:rPr>
                <w:szCs w:val="18"/>
              </w:rPr>
              <w:t>: N/A</w:t>
            </w:r>
          </w:p>
          <w:p w14:paraId="304C4EAA" w14:textId="77777777" w:rsidR="00F17312" w:rsidRDefault="00F17312" w:rsidP="00F17312">
            <w:pPr>
              <w:pStyle w:val="TAL"/>
              <w:rPr>
                <w:szCs w:val="18"/>
              </w:rPr>
            </w:pPr>
            <w:proofErr w:type="spellStart"/>
            <w:r>
              <w:rPr>
                <w:szCs w:val="18"/>
              </w:rPr>
              <w:t>defaultValue</w:t>
            </w:r>
            <w:proofErr w:type="spellEnd"/>
            <w:r>
              <w:rPr>
                <w:szCs w:val="18"/>
              </w:rPr>
              <w:t>: None</w:t>
            </w:r>
          </w:p>
          <w:p w14:paraId="7A72A04D" w14:textId="77777777" w:rsidR="00F17312" w:rsidRDefault="00F17312" w:rsidP="00F17312">
            <w:pPr>
              <w:pStyle w:val="TAL"/>
            </w:pPr>
            <w:proofErr w:type="spellStart"/>
            <w:r>
              <w:rPr>
                <w:szCs w:val="18"/>
              </w:rPr>
              <w:t>isNullable</w:t>
            </w:r>
            <w:proofErr w:type="spellEnd"/>
            <w:r>
              <w:rPr>
                <w:szCs w:val="18"/>
              </w:rPr>
              <w:t xml:space="preserve">: </w:t>
            </w:r>
            <w:r>
              <w:rPr>
                <w:rFonts w:cs="Arial"/>
                <w:szCs w:val="18"/>
              </w:rPr>
              <w:t>False</w:t>
            </w:r>
          </w:p>
        </w:tc>
      </w:tr>
      <w:tr w:rsidR="00F17312" w14:paraId="28782C0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D60B6"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2B13FA30" w14:textId="77777777" w:rsidR="00F17312" w:rsidRDefault="00F17312" w:rsidP="00F17312">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871D5A2" w14:textId="77777777" w:rsidR="00F17312" w:rsidRDefault="00F17312" w:rsidP="00F17312">
            <w:pPr>
              <w:spacing w:after="0"/>
              <w:rPr>
                <w:rFonts w:ascii="Arial" w:eastAsia="等线"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w:t>
            </w:r>
            <w:proofErr w:type="gramStart"/>
            <w:r>
              <w:rPr>
                <w:rFonts w:ascii="Arial" w:hAnsi="Arial" w:cs="Arial"/>
                <w:sz w:val="18"/>
                <w:szCs w:val="18"/>
              </w:rPr>
              <w:t>30..</w:t>
            </w:r>
            <w:proofErr w:type="gramEnd"/>
            <w:r>
              <w:rPr>
                <w:rFonts w:ascii="Arial" w:hAnsi="Arial" w:cs="Arial"/>
                <w:sz w:val="18"/>
                <w:szCs w:val="18"/>
              </w:rPr>
              <w:t xml:space="preserve">33 }. </w:t>
            </w:r>
          </w:p>
          <w:p w14:paraId="021D8BA9" w14:textId="77777777" w:rsidR="00F17312" w:rsidRDefault="00F17312" w:rsidP="00F17312">
            <w:pPr>
              <w:spacing w:after="0"/>
              <w:rPr>
                <w:rFonts w:ascii="Arial" w:hAnsi="Arial" w:cs="Arial"/>
                <w:sz w:val="18"/>
                <w:szCs w:val="18"/>
                <w:highlight w:val="yellow"/>
              </w:rPr>
            </w:pPr>
          </w:p>
          <w:p w14:paraId="428383C6"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63114F" w14:textId="77777777" w:rsidR="00F17312" w:rsidRDefault="00F17312" w:rsidP="00F17312">
            <w:pPr>
              <w:pStyle w:val="TAL"/>
              <w:rPr>
                <w:szCs w:val="18"/>
                <w:lang w:eastAsia="zh-CN"/>
              </w:rPr>
            </w:pPr>
            <w:r>
              <w:rPr>
                <w:szCs w:val="18"/>
              </w:rPr>
              <w:t xml:space="preserve">type: </w:t>
            </w:r>
            <w:r>
              <w:rPr>
                <w:szCs w:val="18"/>
                <w:lang w:eastAsia="zh-CN"/>
              </w:rPr>
              <w:t>Integer</w:t>
            </w:r>
          </w:p>
          <w:p w14:paraId="559BCE07" w14:textId="77777777" w:rsidR="00F17312" w:rsidRDefault="00F17312" w:rsidP="00F17312">
            <w:pPr>
              <w:pStyle w:val="TAL"/>
              <w:rPr>
                <w:szCs w:val="18"/>
              </w:rPr>
            </w:pPr>
            <w:r>
              <w:rPr>
                <w:szCs w:val="18"/>
              </w:rPr>
              <w:t>multiplicity: 1</w:t>
            </w:r>
          </w:p>
          <w:p w14:paraId="553BC393" w14:textId="77777777" w:rsidR="00F17312" w:rsidRDefault="00F17312" w:rsidP="00F17312">
            <w:pPr>
              <w:pStyle w:val="TAL"/>
              <w:rPr>
                <w:szCs w:val="18"/>
              </w:rPr>
            </w:pPr>
            <w:proofErr w:type="spellStart"/>
            <w:r>
              <w:rPr>
                <w:szCs w:val="18"/>
              </w:rPr>
              <w:t>isOrdered</w:t>
            </w:r>
            <w:proofErr w:type="spellEnd"/>
            <w:r>
              <w:rPr>
                <w:szCs w:val="18"/>
              </w:rPr>
              <w:t>: N/A</w:t>
            </w:r>
          </w:p>
          <w:p w14:paraId="70CAC0DB" w14:textId="77777777" w:rsidR="00F17312" w:rsidRDefault="00F17312" w:rsidP="00F17312">
            <w:pPr>
              <w:pStyle w:val="TAL"/>
              <w:rPr>
                <w:szCs w:val="18"/>
              </w:rPr>
            </w:pPr>
            <w:proofErr w:type="spellStart"/>
            <w:r>
              <w:rPr>
                <w:szCs w:val="18"/>
              </w:rPr>
              <w:t>isUnique</w:t>
            </w:r>
            <w:proofErr w:type="spellEnd"/>
            <w:r>
              <w:rPr>
                <w:szCs w:val="18"/>
              </w:rPr>
              <w:t>: N/A</w:t>
            </w:r>
          </w:p>
          <w:p w14:paraId="2D558553" w14:textId="77777777" w:rsidR="00F17312" w:rsidRDefault="00F17312" w:rsidP="00F17312">
            <w:pPr>
              <w:pStyle w:val="TAL"/>
              <w:rPr>
                <w:szCs w:val="18"/>
              </w:rPr>
            </w:pPr>
            <w:proofErr w:type="spellStart"/>
            <w:r>
              <w:rPr>
                <w:szCs w:val="18"/>
              </w:rPr>
              <w:t>defaultValue</w:t>
            </w:r>
            <w:proofErr w:type="spellEnd"/>
            <w:r>
              <w:rPr>
                <w:szCs w:val="18"/>
              </w:rPr>
              <w:t>: None</w:t>
            </w:r>
          </w:p>
          <w:p w14:paraId="44E88D0E" w14:textId="77777777" w:rsidR="00F17312" w:rsidRDefault="00F17312" w:rsidP="00F17312">
            <w:pPr>
              <w:pStyle w:val="TAL"/>
            </w:pPr>
            <w:proofErr w:type="spellStart"/>
            <w:r>
              <w:rPr>
                <w:szCs w:val="18"/>
              </w:rPr>
              <w:t>isNullable</w:t>
            </w:r>
            <w:proofErr w:type="spellEnd"/>
            <w:r>
              <w:rPr>
                <w:szCs w:val="18"/>
              </w:rPr>
              <w:t xml:space="preserve">: </w:t>
            </w:r>
            <w:r>
              <w:rPr>
                <w:rFonts w:cs="Arial"/>
                <w:szCs w:val="18"/>
              </w:rPr>
              <w:t>False</w:t>
            </w:r>
          </w:p>
        </w:tc>
      </w:tr>
      <w:tr w:rsidR="00F17312" w14:paraId="5C430FA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CD4A4"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9B66CD9" w14:textId="77777777" w:rsidR="00F17312" w:rsidRDefault="00F17312" w:rsidP="00F17312">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567A8F6E" w14:textId="77777777" w:rsidR="00F17312" w:rsidRDefault="00F17312" w:rsidP="00F17312">
            <w:pPr>
              <w:spacing w:after="0"/>
              <w:rPr>
                <w:rFonts w:ascii="Arial" w:hAnsi="Arial" w:cs="Arial"/>
                <w:sz w:val="18"/>
                <w:szCs w:val="18"/>
              </w:rPr>
            </w:pPr>
          </w:p>
          <w:p w14:paraId="36DD5D8E" w14:textId="77777777" w:rsidR="00F17312" w:rsidRDefault="00F17312" w:rsidP="00F17312">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655AEE52" w14:textId="77777777" w:rsidR="00F17312" w:rsidRDefault="00F17312" w:rsidP="00F17312">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C75A28B"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E997C4" w14:textId="77777777" w:rsidR="00F17312" w:rsidRDefault="00F17312" w:rsidP="00F17312">
            <w:pPr>
              <w:pStyle w:val="TAL"/>
              <w:rPr>
                <w:szCs w:val="18"/>
                <w:lang w:eastAsia="zh-CN"/>
              </w:rPr>
            </w:pPr>
            <w:r>
              <w:rPr>
                <w:szCs w:val="18"/>
              </w:rPr>
              <w:t>type: Integer</w:t>
            </w:r>
          </w:p>
          <w:p w14:paraId="57704259" w14:textId="77777777" w:rsidR="00F17312" w:rsidRDefault="00F17312" w:rsidP="00F17312">
            <w:pPr>
              <w:pStyle w:val="TAL"/>
              <w:rPr>
                <w:szCs w:val="18"/>
              </w:rPr>
            </w:pPr>
            <w:r>
              <w:rPr>
                <w:szCs w:val="18"/>
              </w:rPr>
              <w:t>multiplicity: 1</w:t>
            </w:r>
          </w:p>
          <w:p w14:paraId="08AE2BD3" w14:textId="77777777" w:rsidR="00F17312" w:rsidRDefault="00F17312" w:rsidP="00F17312">
            <w:pPr>
              <w:pStyle w:val="TAL"/>
              <w:rPr>
                <w:szCs w:val="18"/>
              </w:rPr>
            </w:pPr>
            <w:proofErr w:type="spellStart"/>
            <w:r>
              <w:rPr>
                <w:szCs w:val="18"/>
              </w:rPr>
              <w:t>isOrdered</w:t>
            </w:r>
            <w:proofErr w:type="spellEnd"/>
            <w:r>
              <w:rPr>
                <w:szCs w:val="18"/>
              </w:rPr>
              <w:t>: N/A</w:t>
            </w:r>
          </w:p>
          <w:p w14:paraId="1CD3E8D0" w14:textId="77777777" w:rsidR="00F17312" w:rsidRDefault="00F17312" w:rsidP="00F17312">
            <w:pPr>
              <w:pStyle w:val="TAL"/>
              <w:rPr>
                <w:szCs w:val="18"/>
              </w:rPr>
            </w:pPr>
            <w:proofErr w:type="spellStart"/>
            <w:r>
              <w:rPr>
                <w:szCs w:val="18"/>
              </w:rPr>
              <w:t>isUnique</w:t>
            </w:r>
            <w:proofErr w:type="spellEnd"/>
            <w:r>
              <w:rPr>
                <w:szCs w:val="18"/>
              </w:rPr>
              <w:t>: N/A</w:t>
            </w:r>
          </w:p>
          <w:p w14:paraId="08973F05" w14:textId="77777777" w:rsidR="00F17312" w:rsidRDefault="00F17312" w:rsidP="00F17312">
            <w:pPr>
              <w:pStyle w:val="TAL"/>
              <w:rPr>
                <w:szCs w:val="18"/>
              </w:rPr>
            </w:pPr>
            <w:proofErr w:type="spellStart"/>
            <w:r>
              <w:rPr>
                <w:szCs w:val="18"/>
              </w:rPr>
              <w:t>defaultValue</w:t>
            </w:r>
            <w:proofErr w:type="spellEnd"/>
            <w:r>
              <w:rPr>
                <w:szCs w:val="18"/>
              </w:rPr>
              <w:t>: 0</w:t>
            </w:r>
          </w:p>
          <w:p w14:paraId="2D5952EC" w14:textId="77777777" w:rsidR="00F17312" w:rsidRDefault="00F17312" w:rsidP="00F17312">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6CEF2BD" w14:textId="77777777" w:rsidR="00F17312" w:rsidRDefault="00F17312" w:rsidP="00F17312">
            <w:pPr>
              <w:pStyle w:val="TAL"/>
            </w:pPr>
          </w:p>
        </w:tc>
      </w:tr>
      <w:tr w:rsidR="00F17312" w14:paraId="378BAC8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D69F2"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961352" w14:textId="77777777" w:rsidR="00F17312" w:rsidRDefault="00F17312" w:rsidP="00F17312">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6C7029A5" w14:textId="77777777" w:rsidR="00F17312" w:rsidRDefault="00F17312" w:rsidP="00F17312"/>
          <w:p w14:paraId="25FA9E9F" w14:textId="77777777" w:rsidR="00F17312" w:rsidRDefault="00F17312" w:rsidP="00F17312">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1AA40105" w14:textId="77777777" w:rsidR="00F17312" w:rsidRDefault="00F17312" w:rsidP="00F17312">
            <w:pPr>
              <w:pStyle w:val="TAL"/>
            </w:pPr>
          </w:p>
          <w:p w14:paraId="20C7ECB1" w14:textId="77777777" w:rsidR="00F17312" w:rsidRDefault="00F17312" w:rsidP="00F17312">
            <w:pPr>
              <w:pStyle w:val="TAL"/>
            </w:pPr>
            <w:r>
              <w:t>See Q-</w:t>
            </w:r>
            <w:proofErr w:type="spellStart"/>
            <w:r>
              <w:t>OffsetRangeList</w:t>
            </w:r>
            <w:proofErr w:type="spellEnd"/>
            <w:r>
              <w:t xml:space="preserve"> in subclause of subclause 6.3.1 of TS 38.331 [54].</w:t>
            </w:r>
          </w:p>
          <w:p w14:paraId="30D00DE8" w14:textId="77777777" w:rsidR="00F17312" w:rsidRDefault="00F17312" w:rsidP="00F17312">
            <w:pPr>
              <w:pStyle w:val="TAL"/>
            </w:pPr>
          </w:p>
          <w:p w14:paraId="38B23B53"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xml:space="preserve">: </w:t>
            </w:r>
          </w:p>
          <w:p w14:paraId="289AA1EA" w14:textId="77777777" w:rsidR="00F17312" w:rsidRDefault="00F17312" w:rsidP="00F17312">
            <w:pPr>
              <w:pStyle w:val="TAL"/>
              <w:ind w:left="284"/>
              <w:rPr>
                <w:rFonts w:cs="Arial"/>
                <w:szCs w:val="18"/>
              </w:rPr>
            </w:pPr>
            <w:r>
              <w:rPr>
                <w:rFonts w:cs="Arial"/>
                <w:szCs w:val="18"/>
              </w:rPr>
              <w:t xml:space="preserve">{ -24, -22, -20, -18, -16, -14, -12, -10, -8, -6, -5, -4, -3, -2, -1, 0, 1, 2, 3, 4, 5, 6, 8, 10, 12, 14, 16, 18, 20, 22, 24 } </w:t>
            </w:r>
          </w:p>
          <w:p w14:paraId="4F4261C7"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DEBFB" w14:textId="77777777" w:rsidR="00F17312" w:rsidRDefault="00F17312" w:rsidP="00F17312">
            <w:pPr>
              <w:pStyle w:val="TAL"/>
            </w:pPr>
            <w:r>
              <w:t>type: ENUM</w:t>
            </w:r>
          </w:p>
          <w:p w14:paraId="6B42CA1B" w14:textId="77777777" w:rsidR="00F17312" w:rsidRDefault="00F17312" w:rsidP="00F17312">
            <w:pPr>
              <w:pStyle w:val="TAL"/>
            </w:pPr>
            <w:r>
              <w:t>multiplicity: 6</w:t>
            </w:r>
          </w:p>
          <w:p w14:paraId="7C506A69" w14:textId="77777777" w:rsidR="00F17312" w:rsidRDefault="00F17312" w:rsidP="00F17312">
            <w:pPr>
              <w:pStyle w:val="TAL"/>
            </w:pPr>
            <w:proofErr w:type="spellStart"/>
            <w:r>
              <w:t>isOrdered</w:t>
            </w:r>
            <w:proofErr w:type="spellEnd"/>
            <w:r>
              <w:t>: True</w:t>
            </w:r>
          </w:p>
          <w:p w14:paraId="340F410C" w14:textId="77777777" w:rsidR="00F17312" w:rsidRDefault="00F17312" w:rsidP="00F17312">
            <w:pPr>
              <w:pStyle w:val="TAL"/>
            </w:pPr>
            <w:proofErr w:type="spellStart"/>
            <w:r>
              <w:t>isUnique</w:t>
            </w:r>
            <w:proofErr w:type="spellEnd"/>
            <w:r>
              <w:t>: N/A</w:t>
            </w:r>
          </w:p>
          <w:p w14:paraId="483F296C" w14:textId="77777777" w:rsidR="00F17312" w:rsidRDefault="00F17312" w:rsidP="00F17312">
            <w:pPr>
              <w:pStyle w:val="TAL"/>
            </w:pPr>
            <w:proofErr w:type="spellStart"/>
            <w:r>
              <w:t>defaultValue</w:t>
            </w:r>
            <w:proofErr w:type="spellEnd"/>
            <w:r>
              <w:t>: 0</w:t>
            </w:r>
          </w:p>
          <w:p w14:paraId="3A24F9B0" w14:textId="77777777" w:rsidR="00F17312" w:rsidRDefault="00F17312" w:rsidP="00F17312">
            <w:pPr>
              <w:pStyle w:val="TAL"/>
            </w:pPr>
            <w:proofErr w:type="spellStart"/>
            <w:r>
              <w:t>isNullable</w:t>
            </w:r>
            <w:proofErr w:type="spellEnd"/>
            <w:r>
              <w:t>: False</w:t>
            </w:r>
          </w:p>
        </w:tc>
      </w:tr>
      <w:tr w:rsidR="00F17312" w14:paraId="2FF589A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69DD9"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6FC24966" w14:textId="77777777" w:rsidR="00F17312" w:rsidRDefault="00F17312" w:rsidP="00F17312">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0B86B768"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 -</w:t>
            </w:r>
            <w:proofErr w:type="gramStart"/>
            <w:r>
              <w:rPr>
                <w:rFonts w:cs="Arial"/>
                <w:szCs w:val="18"/>
              </w:rPr>
              <w:t>34..</w:t>
            </w:r>
            <w:proofErr w:type="gramEnd"/>
            <w:r>
              <w:rPr>
                <w:rFonts w:cs="Arial"/>
                <w:szCs w:val="18"/>
              </w:rPr>
              <w:t xml:space="preserve">-3, 0 } </w:t>
            </w:r>
          </w:p>
          <w:p w14:paraId="4A36D33E"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52CFC9" w14:textId="77777777" w:rsidR="00F17312" w:rsidRDefault="00F17312" w:rsidP="00F17312">
            <w:pPr>
              <w:pStyle w:val="TAL"/>
              <w:rPr>
                <w:szCs w:val="18"/>
                <w:lang w:eastAsia="zh-CN"/>
              </w:rPr>
            </w:pPr>
            <w:r>
              <w:rPr>
                <w:szCs w:val="18"/>
              </w:rPr>
              <w:t xml:space="preserve">type: </w:t>
            </w:r>
            <w:r>
              <w:rPr>
                <w:szCs w:val="18"/>
                <w:lang w:eastAsia="zh-CN"/>
              </w:rPr>
              <w:t>Integer</w:t>
            </w:r>
          </w:p>
          <w:p w14:paraId="67FA18D3" w14:textId="77777777" w:rsidR="00F17312" w:rsidRDefault="00F17312" w:rsidP="00F17312">
            <w:pPr>
              <w:pStyle w:val="TAL"/>
              <w:rPr>
                <w:szCs w:val="18"/>
              </w:rPr>
            </w:pPr>
            <w:r>
              <w:rPr>
                <w:szCs w:val="18"/>
              </w:rPr>
              <w:t>multiplicity: 1</w:t>
            </w:r>
          </w:p>
          <w:p w14:paraId="00974972" w14:textId="77777777" w:rsidR="00F17312" w:rsidRDefault="00F17312" w:rsidP="00F17312">
            <w:pPr>
              <w:pStyle w:val="TAL"/>
              <w:rPr>
                <w:szCs w:val="18"/>
              </w:rPr>
            </w:pPr>
            <w:proofErr w:type="spellStart"/>
            <w:r>
              <w:rPr>
                <w:szCs w:val="18"/>
              </w:rPr>
              <w:t>isOrdered</w:t>
            </w:r>
            <w:proofErr w:type="spellEnd"/>
            <w:r>
              <w:rPr>
                <w:szCs w:val="18"/>
              </w:rPr>
              <w:t>: N/A</w:t>
            </w:r>
          </w:p>
          <w:p w14:paraId="46E95861" w14:textId="77777777" w:rsidR="00F17312" w:rsidRDefault="00F17312" w:rsidP="00F17312">
            <w:pPr>
              <w:pStyle w:val="TAL"/>
              <w:rPr>
                <w:szCs w:val="18"/>
              </w:rPr>
            </w:pPr>
            <w:proofErr w:type="spellStart"/>
            <w:r>
              <w:rPr>
                <w:szCs w:val="18"/>
              </w:rPr>
              <w:t>isUnique</w:t>
            </w:r>
            <w:proofErr w:type="spellEnd"/>
            <w:r>
              <w:rPr>
                <w:szCs w:val="18"/>
              </w:rPr>
              <w:t>: N/A</w:t>
            </w:r>
          </w:p>
          <w:p w14:paraId="00F06366" w14:textId="77777777" w:rsidR="00F17312" w:rsidRDefault="00F17312" w:rsidP="00F17312">
            <w:pPr>
              <w:pStyle w:val="TAL"/>
              <w:rPr>
                <w:szCs w:val="18"/>
              </w:rPr>
            </w:pPr>
            <w:proofErr w:type="spellStart"/>
            <w:r>
              <w:rPr>
                <w:szCs w:val="18"/>
              </w:rPr>
              <w:t>defaultValue</w:t>
            </w:r>
            <w:proofErr w:type="spellEnd"/>
            <w:r>
              <w:rPr>
                <w:szCs w:val="18"/>
              </w:rPr>
              <w:t>: None</w:t>
            </w:r>
          </w:p>
          <w:p w14:paraId="2121FD0C" w14:textId="77777777" w:rsidR="00F17312" w:rsidRDefault="00F17312" w:rsidP="00F17312">
            <w:pPr>
              <w:pStyle w:val="TAL"/>
            </w:pPr>
            <w:proofErr w:type="spellStart"/>
            <w:r>
              <w:rPr>
                <w:szCs w:val="18"/>
              </w:rPr>
              <w:t>isNullable</w:t>
            </w:r>
            <w:proofErr w:type="spellEnd"/>
            <w:r>
              <w:rPr>
                <w:szCs w:val="18"/>
              </w:rPr>
              <w:t xml:space="preserve">: </w:t>
            </w:r>
            <w:r>
              <w:rPr>
                <w:rFonts w:cs="Arial"/>
                <w:szCs w:val="18"/>
              </w:rPr>
              <w:t>False</w:t>
            </w:r>
          </w:p>
        </w:tc>
      </w:tr>
      <w:tr w:rsidR="00F17312" w14:paraId="13B391A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EBE45"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FC64328" w14:textId="77777777" w:rsidR="00F17312" w:rsidRDefault="00F17312" w:rsidP="00F17312">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340B2EEC" w14:textId="77777777" w:rsidR="00F17312" w:rsidRDefault="00F17312" w:rsidP="00F17312">
            <w:pPr>
              <w:spacing w:after="0"/>
              <w:rPr>
                <w:sz w:val="18"/>
                <w:szCs w:val="18"/>
              </w:rPr>
            </w:pPr>
          </w:p>
          <w:p w14:paraId="2C13E1F6" w14:textId="77777777" w:rsidR="00F17312" w:rsidRDefault="00F17312" w:rsidP="00F17312">
            <w:pPr>
              <w:pStyle w:val="TAL"/>
              <w:rPr>
                <w:szCs w:val="18"/>
              </w:rPr>
            </w:pPr>
            <w:proofErr w:type="spellStart"/>
            <w:r>
              <w:rPr>
                <w:rFonts w:cs="Arial"/>
                <w:szCs w:val="18"/>
              </w:rPr>
              <w:t>allowedValues</w:t>
            </w:r>
            <w:proofErr w:type="spellEnd"/>
            <w:r>
              <w:rPr>
                <w:rFonts w:cs="Arial"/>
                <w:szCs w:val="18"/>
              </w:rPr>
              <w:t>:</w:t>
            </w:r>
            <w:r>
              <w:rPr>
                <w:szCs w:val="18"/>
              </w:rPr>
              <w:t xml:space="preserve"> { -</w:t>
            </w:r>
            <w:proofErr w:type="gramStart"/>
            <w:r>
              <w:rPr>
                <w:szCs w:val="18"/>
              </w:rPr>
              <w:t>140..</w:t>
            </w:r>
            <w:proofErr w:type="gramEnd"/>
            <w:r>
              <w:rPr>
                <w:szCs w:val="18"/>
              </w:rPr>
              <w:t>-44 }.</w:t>
            </w:r>
          </w:p>
          <w:p w14:paraId="11D0661F"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EA7F3E" w14:textId="77777777" w:rsidR="00F17312" w:rsidRDefault="00F17312" w:rsidP="00F17312">
            <w:pPr>
              <w:pStyle w:val="TAL"/>
              <w:rPr>
                <w:szCs w:val="18"/>
                <w:lang w:eastAsia="zh-CN"/>
              </w:rPr>
            </w:pPr>
            <w:r>
              <w:rPr>
                <w:szCs w:val="18"/>
              </w:rPr>
              <w:t xml:space="preserve">type: </w:t>
            </w:r>
            <w:r>
              <w:rPr>
                <w:szCs w:val="18"/>
                <w:lang w:eastAsia="zh-CN"/>
              </w:rPr>
              <w:t>Integer</w:t>
            </w:r>
          </w:p>
          <w:p w14:paraId="7920280A" w14:textId="77777777" w:rsidR="00F17312" w:rsidRDefault="00F17312" w:rsidP="00F17312">
            <w:pPr>
              <w:pStyle w:val="TAL"/>
              <w:rPr>
                <w:szCs w:val="18"/>
              </w:rPr>
            </w:pPr>
            <w:r>
              <w:rPr>
                <w:szCs w:val="18"/>
              </w:rPr>
              <w:t>multiplicity: 1</w:t>
            </w:r>
          </w:p>
          <w:p w14:paraId="61AD0284" w14:textId="77777777" w:rsidR="00F17312" w:rsidRDefault="00F17312" w:rsidP="00F17312">
            <w:pPr>
              <w:pStyle w:val="TAL"/>
              <w:rPr>
                <w:szCs w:val="18"/>
              </w:rPr>
            </w:pPr>
            <w:proofErr w:type="spellStart"/>
            <w:r>
              <w:rPr>
                <w:szCs w:val="18"/>
              </w:rPr>
              <w:t>isOrdered</w:t>
            </w:r>
            <w:proofErr w:type="spellEnd"/>
            <w:r>
              <w:rPr>
                <w:szCs w:val="18"/>
              </w:rPr>
              <w:t>: N/A</w:t>
            </w:r>
          </w:p>
          <w:p w14:paraId="45466EAD" w14:textId="77777777" w:rsidR="00F17312" w:rsidRDefault="00F17312" w:rsidP="00F17312">
            <w:pPr>
              <w:pStyle w:val="TAL"/>
              <w:rPr>
                <w:szCs w:val="18"/>
              </w:rPr>
            </w:pPr>
            <w:proofErr w:type="spellStart"/>
            <w:r>
              <w:rPr>
                <w:szCs w:val="18"/>
              </w:rPr>
              <w:t>isUnique</w:t>
            </w:r>
            <w:proofErr w:type="spellEnd"/>
            <w:r>
              <w:rPr>
                <w:szCs w:val="18"/>
              </w:rPr>
              <w:t>: N/A</w:t>
            </w:r>
          </w:p>
          <w:p w14:paraId="3A10ABD4" w14:textId="77777777" w:rsidR="00F17312" w:rsidRDefault="00F17312" w:rsidP="00F17312">
            <w:pPr>
              <w:pStyle w:val="TAL"/>
              <w:rPr>
                <w:szCs w:val="18"/>
              </w:rPr>
            </w:pPr>
            <w:proofErr w:type="spellStart"/>
            <w:r>
              <w:rPr>
                <w:szCs w:val="18"/>
              </w:rPr>
              <w:t>defaultValue</w:t>
            </w:r>
            <w:proofErr w:type="spellEnd"/>
            <w:r>
              <w:rPr>
                <w:szCs w:val="18"/>
              </w:rPr>
              <w:t>: None</w:t>
            </w:r>
          </w:p>
          <w:p w14:paraId="2C9CBAB6" w14:textId="77777777" w:rsidR="00F17312" w:rsidRDefault="00F17312" w:rsidP="00F17312">
            <w:pPr>
              <w:pStyle w:val="TAL"/>
            </w:pPr>
            <w:proofErr w:type="spellStart"/>
            <w:r>
              <w:rPr>
                <w:szCs w:val="18"/>
              </w:rPr>
              <w:t>isNullable</w:t>
            </w:r>
            <w:proofErr w:type="spellEnd"/>
            <w:r>
              <w:rPr>
                <w:szCs w:val="18"/>
              </w:rPr>
              <w:t xml:space="preserve">: </w:t>
            </w:r>
            <w:r>
              <w:rPr>
                <w:rFonts w:cs="Arial"/>
                <w:szCs w:val="18"/>
              </w:rPr>
              <w:t>False</w:t>
            </w:r>
          </w:p>
        </w:tc>
      </w:tr>
      <w:tr w:rsidR="00F17312" w14:paraId="25958E9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7ED6A"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E8BE05C" w14:textId="77777777" w:rsidR="00F17312" w:rsidRDefault="00F17312" w:rsidP="00F17312">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372B1625"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0AFD526D"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4FCFED" w14:textId="77777777" w:rsidR="00F17312" w:rsidRDefault="00F17312" w:rsidP="00F17312">
            <w:pPr>
              <w:pStyle w:val="TAL"/>
              <w:rPr>
                <w:szCs w:val="18"/>
                <w:lang w:eastAsia="zh-CN"/>
              </w:rPr>
            </w:pPr>
            <w:r>
              <w:rPr>
                <w:szCs w:val="18"/>
              </w:rPr>
              <w:t xml:space="preserve">type: </w:t>
            </w:r>
            <w:r>
              <w:rPr>
                <w:szCs w:val="18"/>
                <w:lang w:eastAsia="zh-CN"/>
              </w:rPr>
              <w:t>Integer</w:t>
            </w:r>
          </w:p>
          <w:p w14:paraId="17E89702" w14:textId="77777777" w:rsidR="00F17312" w:rsidRDefault="00F17312" w:rsidP="00F17312">
            <w:pPr>
              <w:pStyle w:val="TAL"/>
              <w:rPr>
                <w:szCs w:val="18"/>
              </w:rPr>
            </w:pPr>
            <w:r>
              <w:rPr>
                <w:szCs w:val="18"/>
              </w:rPr>
              <w:t>multiplicity: 1</w:t>
            </w:r>
          </w:p>
          <w:p w14:paraId="50F5EE62" w14:textId="77777777" w:rsidR="00F17312" w:rsidRDefault="00F17312" w:rsidP="00F17312">
            <w:pPr>
              <w:pStyle w:val="TAL"/>
              <w:rPr>
                <w:szCs w:val="18"/>
              </w:rPr>
            </w:pPr>
            <w:proofErr w:type="spellStart"/>
            <w:r>
              <w:rPr>
                <w:szCs w:val="18"/>
              </w:rPr>
              <w:t>isOrdered</w:t>
            </w:r>
            <w:proofErr w:type="spellEnd"/>
            <w:r>
              <w:rPr>
                <w:szCs w:val="18"/>
              </w:rPr>
              <w:t>: N/A</w:t>
            </w:r>
          </w:p>
          <w:p w14:paraId="05C70A75" w14:textId="77777777" w:rsidR="00F17312" w:rsidRDefault="00F17312" w:rsidP="00F17312">
            <w:pPr>
              <w:pStyle w:val="TAL"/>
              <w:rPr>
                <w:szCs w:val="18"/>
              </w:rPr>
            </w:pPr>
            <w:proofErr w:type="spellStart"/>
            <w:r>
              <w:rPr>
                <w:szCs w:val="18"/>
              </w:rPr>
              <w:t>isUnique</w:t>
            </w:r>
            <w:proofErr w:type="spellEnd"/>
            <w:r>
              <w:rPr>
                <w:szCs w:val="18"/>
              </w:rPr>
              <w:t>: N/A</w:t>
            </w:r>
          </w:p>
          <w:p w14:paraId="3FE8F0B6" w14:textId="77777777" w:rsidR="00F17312" w:rsidRDefault="00F17312" w:rsidP="00F17312">
            <w:pPr>
              <w:pStyle w:val="TAL"/>
              <w:rPr>
                <w:szCs w:val="18"/>
              </w:rPr>
            </w:pPr>
            <w:proofErr w:type="spellStart"/>
            <w:r>
              <w:rPr>
                <w:szCs w:val="18"/>
              </w:rPr>
              <w:t>defaultValue</w:t>
            </w:r>
            <w:proofErr w:type="spellEnd"/>
            <w:r>
              <w:rPr>
                <w:szCs w:val="18"/>
              </w:rPr>
              <w:t>: None</w:t>
            </w:r>
          </w:p>
          <w:p w14:paraId="66675786" w14:textId="77777777" w:rsidR="00F17312" w:rsidRDefault="00F17312" w:rsidP="00F17312">
            <w:pPr>
              <w:pStyle w:val="TAL"/>
            </w:pPr>
            <w:proofErr w:type="spellStart"/>
            <w:r>
              <w:rPr>
                <w:szCs w:val="18"/>
              </w:rPr>
              <w:t>isNullable</w:t>
            </w:r>
            <w:proofErr w:type="spellEnd"/>
            <w:r>
              <w:rPr>
                <w:szCs w:val="18"/>
              </w:rPr>
              <w:t xml:space="preserve">: </w:t>
            </w:r>
            <w:r>
              <w:rPr>
                <w:rFonts w:cs="Arial"/>
                <w:szCs w:val="18"/>
              </w:rPr>
              <w:t>False</w:t>
            </w:r>
          </w:p>
        </w:tc>
      </w:tr>
      <w:tr w:rsidR="00F17312" w14:paraId="11B2123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FC31"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CB3D7DE" w14:textId="77777777" w:rsidR="00F17312" w:rsidRDefault="00F17312" w:rsidP="00F17312">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5A6D210F"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31 }</w:t>
            </w:r>
          </w:p>
          <w:p w14:paraId="279A2C3E"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A020A9" w14:textId="77777777" w:rsidR="00F17312" w:rsidRDefault="00F17312" w:rsidP="00F17312">
            <w:pPr>
              <w:pStyle w:val="TAL"/>
              <w:rPr>
                <w:szCs w:val="18"/>
                <w:lang w:eastAsia="zh-CN"/>
              </w:rPr>
            </w:pPr>
            <w:r>
              <w:rPr>
                <w:szCs w:val="18"/>
              </w:rPr>
              <w:t xml:space="preserve">type: </w:t>
            </w:r>
            <w:r>
              <w:rPr>
                <w:szCs w:val="18"/>
                <w:lang w:eastAsia="zh-CN"/>
              </w:rPr>
              <w:t>Integer</w:t>
            </w:r>
          </w:p>
          <w:p w14:paraId="7A11E0F0" w14:textId="77777777" w:rsidR="00F17312" w:rsidRDefault="00F17312" w:rsidP="00F17312">
            <w:pPr>
              <w:pStyle w:val="TAL"/>
              <w:rPr>
                <w:szCs w:val="18"/>
              </w:rPr>
            </w:pPr>
            <w:r>
              <w:rPr>
                <w:szCs w:val="18"/>
              </w:rPr>
              <w:t>multiplicity: 1</w:t>
            </w:r>
          </w:p>
          <w:p w14:paraId="1AEF4675" w14:textId="77777777" w:rsidR="00F17312" w:rsidRDefault="00F17312" w:rsidP="00F17312">
            <w:pPr>
              <w:pStyle w:val="TAL"/>
              <w:rPr>
                <w:szCs w:val="18"/>
              </w:rPr>
            </w:pPr>
            <w:proofErr w:type="spellStart"/>
            <w:r>
              <w:rPr>
                <w:szCs w:val="18"/>
              </w:rPr>
              <w:t>isOrdered</w:t>
            </w:r>
            <w:proofErr w:type="spellEnd"/>
            <w:r>
              <w:rPr>
                <w:szCs w:val="18"/>
              </w:rPr>
              <w:t>: N/A</w:t>
            </w:r>
          </w:p>
          <w:p w14:paraId="686EC64D" w14:textId="77777777" w:rsidR="00F17312" w:rsidRDefault="00F17312" w:rsidP="00F17312">
            <w:pPr>
              <w:pStyle w:val="TAL"/>
              <w:rPr>
                <w:szCs w:val="18"/>
              </w:rPr>
            </w:pPr>
            <w:proofErr w:type="spellStart"/>
            <w:r>
              <w:rPr>
                <w:szCs w:val="18"/>
              </w:rPr>
              <w:t>isUnique</w:t>
            </w:r>
            <w:proofErr w:type="spellEnd"/>
            <w:r>
              <w:rPr>
                <w:szCs w:val="18"/>
              </w:rPr>
              <w:t>: N/A</w:t>
            </w:r>
          </w:p>
          <w:p w14:paraId="7CBA62F8" w14:textId="77777777" w:rsidR="00F17312" w:rsidRDefault="00F17312" w:rsidP="00F17312">
            <w:pPr>
              <w:pStyle w:val="TAL"/>
              <w:rPr>
                <w:szCs w:val="18"/>
              </w:rPr>
            </w:pPr>
            <w:proofErr w:type="spellStart"/>
            <w:r>
              <w:rPr>
                <w:szCs w:val="18"/>
              </w:rPr>
              <w:t>defaultValue</w:t>
            </w:r>
            <w:proofErr w:type="spellEnd"/>
            <w:r>
              <w:rPr>
                <w:szCs w:val="18"/>
              </w:rPr>
              <w:t>: None</w:t>
            </w:r>
          </w:p>
          <w:p w14:paraId="1573AC9F" w14:textId="77777777" w:rsidR="00F17312" w:rsidRDefault="00F17312" w:rsidP="00F17312">
            <w:pPr>
              <w:pStyle w:val="TAL"/>
            </w:pPr>
            <w:proofErr w:type="spellStart"/>
            <w:r>
              <w:rPr>
                <w:szCs w:val="18"/>
              </w:rPr>
              <w:t>isNullable</w:t>
            </w:r>
            <w:proofErr w:type="spellEnd"/>
            <w:r>
              <w:rPr>
                <w:szCs w:val="18"/>
              </w:rPr>
              <w:t xml:space="preserve">: </w:t>
            </w:r>
            <w:r>
              <w:rPr>
                <w:rFonts w:cs="Arial"/>
                <w:szCs w:val="18"/>
              </w:rPr>
              <w:t>False</w:t>
            </w:r>
          </w:p>
        </w:tc>
      </w:tr>
      <w:tr w:rsidR="00F17312" w14:paraId="5B6BBF9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1F2F7"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6982DAE6" w14:textId="77777777" w:rsidR="00F17312" w:rsidRDefault="00F17312" w:rsidP="00F17312">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C149C6B"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1DC1A02C"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2A6FA8" w14:textId="77777777" w:rsidR="00F17312" w:rsidRDefault="00F17312" w:rsidP="00F17312">
            <w:pPr>
              <w:pStyle w:val="TAL"/>
              <w:rPr>
                <w:szCs w:val="18"/>
                <w:lang w:eastAsia="zh-CN"/>
              </w:rPr>
            </w:pPr>
            <w:r>
              <w:rPr>
                <w:szCs w:val="18"/>
              </w:rPr>
              <w:t xml:space="preserve">type: </w:t>
            </w:r>
            <w:r>
              <w:rPr>
                <w:szCs w:val="18"/>
                <w:lang w:eastAsia="zh-CN"/>
              </w:rPr>
              <w:t>Integer</w:t>
            </w:r>
          </w:p>
          <w:p w14:paraId="7F0A584B" w14:textId="77777777" w:rsidR="00F17312" w:rsidRDefault="00F17312" w:rsidP="00F17312">
            <w:pPr>
              <w:pStyle w:val="TAL"/>
              <w:rPr>
                <w:szCs w:val="18"/>
              </w:rPr>
            </w:pPr>
            <w:r>
              <w:rPr>
                <w:szCs w:val="18"/>
              </w:rPr>
              <w:t>multiplicity: 1</w:t>
            </w:r>
          </w:p>
          <w:p w14:paraId="4AEA3466" w14:textId="77777777" w:rsidR="00F17312" w:rsidRDefault="00F17312" w:rsidP="00F17312">
            <w:pPr>
              <w:pStyle w:val="TAL"/>
              <w:rPr>
                <w:szCs w:val="18"/>
              </w:rPr>
            </w:pPr>
            <w:proofErr w:type="spellStart"/>
            <w:r>
              <w:rPr>
                <w:szCs w:val="18"/>
              </w:rPr>
              <w:t>isOrdered</w:t>
            </w:r>
            <w:proofErr w:type="spellEnd"/>
            <w:r>
              <w:rPr>
                <w:szCs w:val="18"/>
              </w:rPr>
              <w:t>: N/A</w:t>
            </w:r>
          </w:p>
          <w:p w14:paraId="15E91056" w14:textId="77777777" w:rsidR="00F17312" w:rsidRDefault="00F17312" w:rsidP="00F17312">
            <w:pPr>
              <w:pStyle w:val="TAL"/>
              <w:rPr>
                <w:szCs w:val="18"/>
              </w:rPr>
            </w:pPr>
            <w:proofErr w:type="spellStart"/>
            <w:r>
              <w:rPr>
                <w:szCs w:val="18"/>
              </w:rPr>
              <w:t>isUnique</w:t>
            </w:r>
            <w:proofErr w:type="spellEnd"/>
            <w:r>
              <w:rPr>
                <w:szCs w:val="18"/>
              </w:rPr>
              <w:t>: N/A</w:t>
            </w:r>
          </w:p>
          <w:p w14:paraId="29248092" w14:textId="77777777" w:rsidR="00F17312" w:rsidRDefault="00F17312" w:rsidP="00F17312">
            <w:pPr>
              <w:pStyle w:val="TAL"/>
              <w:rPr>
                <w:szCs w:val="18"/>
              </w:rPr>
            </w:pPr>
            <w:proofErr w:type="spellStart"/>
            <w:r>
              <w:rPr>
                <w:szCs w:val="18"/>
              </w:rPr>
              <w:t>defaultValue</w:t>
            </w:r>
            <w:proofErr w:type="spellEnd"/>
            <w:r>
              <w:rPr>
                <w:szCs w:val="18"/>
              </w:rPr>
              <w:t>: None</w:t>
            </w:r>
          </w:p>
          <w:p w14:paraId="786525E5" w14:textId="77777777" w:rsidR="00F17312" w:rsidRDefault="00F17312" w:rsidP="00F17312">
            <w:pPr>
              <w:pStyle w:val="TAL"/>
            </w:pPr>
            <w:proofErr w:type="spellStart"/>
            <w:r>
              <w:rPr>
                <w:szCs w:val="18"/>
              </w:rPr>
              <w:t>isNullable</w:t>
            </w:r>
            <w:proofErr w:type="spellEnd"/>
            <w:r>
              <w:rPr>
                <w:szCs w:val="18"/>
              </w:rPr>
              <w:t xml:space="preserve">: </w:t>
            </w:r>
            <w:r>
              <w:rPr>
                <w:rFonts w:cs="Arial"/>
                <w:szCs w:val="18"/>
              </w:rPr>
              <w:t>False</w:t>
            </w:r>
          </w:p>
        </w:tc>
      </w:tr>
      <w:tr w:rsidR="00F17312" w14:paraId="51317AF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3134C"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3E2830F6" w14:textId="77777777" w:rsidR="00F17312" w:rsidRDefault="00F17312" w:rsidP="00F17312">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hAnsi="Arial" w:cs="Arial"/>
                <w:sz w:val="18"/>
                <w:szCs w:val="18"/>
                <w:lang w:eastAsia="zh-CN"/>
              </w:rPr>
              <w:t>ThreshX,Low</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26EB2BDB"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31}.</w:t>
            </w:r>
          </w:p>
          <w:p w14:paraId="26FE25E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011BB4" w14:textId="77777777" w:rsidR="00F17312" w:rsidRDefault="00F17312" w:rsidP="00F17312">
            <w:pPr>
              <w:pStyle w:val="TAL"/>
              <w:rPr>
                <w:szCs w:val="18"/>
                <w:lang w:eastAsia="zh-CN"/>
              </w:rPr>
            </w:pPr>
            <w:r>
              <w:rPr>
                <w:szCs w:val="18"/>
              </w:rPr>
              <w:t xml:space="preserve">type: </w:t>
            </w:r>
            <w:r>
              <w:rPr>
                <w:szCs w:val="18"/>
                <w:lang w:eastAsia="zh-CN"/>
              </w:rPr>
              <w:t>Integer</w:t>
            </w:r>
          </w:p>
          <w:p w14:paraId="6890D434" w14:textId="77777777" w:rsidR="00F17312" w:rsidRDefault="00F17312" w:rsidP="00F17312">
            <w:pPr>
              <w:pStyle w:val="TAL"/>
              <w:rPr>
                <w:szCs w:val="18"/>
              </w:rPr>
            </w:pPr>
            <w:r>
              <w:rPr>
                <w:szCs w:val="18"/>
              </w:rPr>
              <w:t>multiplicity: 1</w:t>
            </w:r>
          </w:p>
          <w:p w14:paraId="1729CCFF" w14:textId="77777777" w:rsidR="00F17312" w:rsidRDefault="00F17312" w:rsidP="00F17312">
            <w:pPr>
              <w:pStyle w:val="TAL"/>
              <w:rPr>
                <w:szCs w:val="18"/>
              </w:rPr>
            </w:pPr>
            <w:proofErr w:type="spellStart"/>
            <w:r>
              <w:rPr>
                <w:szCs w:val="18"/>
              </w:rPr>
              <w:t>isOrdered</w:t>
            </w:r>
            <w:proofErr w:type="spellEnd"/>
            <w:r>
              <w:rPr>
                <w:szCs w:val="18"/>
              </w:rPr>
              <w:t>: N/A</w:t>
            </w:r>
          </w:p>
          <w:p w14:paraId="39AA2103" w14:textId="77777777" w:rsidR="00F17312" w:rsidRDefault="00F17312" w:rsidP="00F17312">
            <w:pPr>
              <w:pStyle w:val="TAL"/>
              <w:rPr>
                <w:szCs w:val="18"/>
              </w:rPr>
            </w:pPr>
            <w:proofErr w:type="spellStart"/>
            <w:r>
              <w:rPr>
                <w:szCs w:val="18"/>
              </w:rPr>
              <w:t>isUnique</w:t>
            </w:r>
            <w:proofErr w:type="spellEnd"/>
            <w:r>
              <w:rPr>
                <w:szCs w:val="18"/>
              </w:rPr>
              <w:t>: N/A</w:t>
            </w:r>
          </w:p>
          <w:p w14:paraId="4EC149C7" w14:textId="77777777" w:rsidR="00F17312" w:rsidRDefault="00F17312" w:rsidP="00F17312">
            <w:pPr>
              <w:pStyle w:val="TAL"/>
              <w:rPr>
                <w:szCs w:val="18"/>
              </w:rPr>
            </w:pPr>
            <w:proofErr w:type="spellStart"/>
            <w:r>
              <w:rPr>
                <w:szCs w:val="18"/>
              </w:rPr>
              <w:t>defaultValue</w:t>
            </w:r>
            <w:proofErr w:type="spellEnd"/>
            <w:r>
              <w:rPr>
                <w:szCs w:val="18"/>
              </w:rPr>
              <w:t>: None</w:t>
            </w:r>
          </w:p>
          <w:p w14:paraId="68384164" w14:textId="77777777" w:rsidR="00F17312" w:rsidRDefault="00F17312" w:rsidP="00F17312">
            <w:pPr>
              <w:pStyle w:val="TAL"/>
            </w:pPr>
            <w:proofErr w:type="spellStart"/>
            <w:r>
              <w:rPr>
                <w:szCs w:val="18"/>
              </w:rPr>
              <w:t>isNullable</w:t>
            </w:r>
            <w:proofErr w:type="spellEnd"/>
            <w:r>
              <w:rPr>
                <w:szCs w:val="18"/>
              </w:rPr>
              <w:t xml:space="preserve">: </w:t>
            </w:r>
            <w:r>
              <w:rPr>
                <w:rFonts w:cs="Arial"/>
                <w:szCs w:val="18"/>
              </w:rPr>
              <w:t>False</w:t>
            </w:r>
          </w:p>
        </w:tc>
      </w:tr>
      <w:tr w:rsidR="00F17312" w14:paraId="4B222EA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6FCD7"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285EBD44" w14:textId="77777777" w:rsidR="00F17312" w:rsidRDefault="00F17312" w:rsidP="00F17312">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0..</w:t>
            </w:r>
            <w:proofErr w:type="gramEnd"/>
            <w:r>
              <w:rPr>
                <w:rFonts w:ascii="Arial" w:hAnsi="Arial" w:cs="Arial"/>
                <w:sz w:val="18"/>
                <w:szCs w:val="18"/>
              </w:rPr>
              <w:t>7}.</w:t>
            </w:r>
          </w:p>
          <w:p w14:paraId="558FA89A"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44000E" w14:textId="77777777" w:rsidR="00F17312" w:rsidRDefault="00F17312" w:rsidP="00F17312">
            <w:pPr>
              <w:pStyle w:val="TAL"/>
              <w:rPr>
                <w:szCs w:val="18"/>
                <w:lang w:eastAsia="zh-CN"/>
              </w:rPr>
            </w:pPr>
            <w:r>
              <w:rPr>
                <w:szCs w:val="18"/>
              </w:rPr>
              <w:t xml:space="preserve">type: </w:t>
            </w:r>
            <w:r>
              <w:rPr>
                <w:szCs w:val="18"/>
                <w:lang w:eastAsia="zh-CN"/>
              </w:rPr>
              <w:t>Integer</w:t>
            </w:r>
          </w:p>
          <w:p w14:paraId="62C2BFF9" w14:textId="77777777" w:rsidR="00F17312" w:rsidRDefault="00F17312" w:rsidP="00F17312">
            <w:pPr>
              <w:pStyle w:val="TAL"/>
              <w:rPr>
                <w:szCs w:val="18"/>
              </w:rPr>
            </w:pPr>
            <w:r>
              <w:rPr>
                <w:szCs w:val="18"/>
              </w:rPr>
              <w:t>multiplicity: 1</w:t>
            </w:r>
          </w:p>
          <w:p w14:paraId="644B97B6" w14:textId="77777777" w:rsidR="00F17312" w:rsidRDefault="00F17312" w:rsidP="00F17312">
            <w:pPr>
              <w:pStyle w:val="TAL"/>
              <w:rPr>
                <w:szCs w:val="18"/>
              </w:rPr>
            </w:pPr>
            <w:proofErr w:type="spellStart"/>
            <w:r>
              <w:rPr>
                <w:szCs w:val="18"/>
              </w:rPr>
              <w:t>isOrdered</w:t>
            </w:r>
            <w:proofErr w:type="spellEnd"/>
            <w:r>
              <w:rPr>
                <w:szCs w:val="18"/>
              </w:rPr>
              <w:t>: N/A</w:t>
            </w:r>
          </w:p>
          <w:p w14:paraId="4308134F" w14:textId="77777777" w:rsidR="00F17312" w:rsidRDefault="00F17312" w:rsidP="00F17312">
            <w:pPr>
              <w:pStyle w:val="TAL"/>
              <w:rPr>
                <w:szCs w:val="18"/>
              </w:rPr>
            </w:pPr>
            <w:proofErr w:type="spellStart"/>
            <w:r>
              <w:rPr>
                <w:szCs w:val="18"/>
              </w:rPr>
              <w:t>isUnique</w:t>
            </w:r>
            <w:proofErr w:type="spellEnd"/>
            <w:r>
              <w:rPr>
                <w:szCs w:val="18"/>
              </w:rPr>
              <w:t>: N/A</w:t>
            </w:r>
          </w:p>
          <w:p w14:paraId="27D990A6" w14:textId="77777777" w:rsidR="00F17312" w:rsidRDefault="00F17312" w:rsidP="00F17312">
            <w:pPr>
              <w:pStyle w:val="TAL"/>
              <w:rPr>
                <w:szCs w:val="18"/>
              </w:rPr>
            </w:pPr>
            <w:proofErr w:type="spellStart"/>
            <w:r>
              <w:rPr>
                <w:szCs w:val="18"/>
              </w:rPr>
              <w:t>defaultValue</w:t>
            </w:r>
            <w:proofErr w:type="spellEnd"/>
            <w:r>
              <w:rPr>
                <w:szCs w:val="18"/>
              </w:rPr>
              <w:t>: None</w:t>
            </w:r>
          </w:p>
          <w:p w14:paraId="608EE6B3" w14:textId="77777777" w:rsidR="00F17312" w:rsidRDefault="00F17312" w:rsidP="00F17312">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5355C48" w14:textId="77777777" w:rsidR="00F17312" w:rsidRDefault="00F17312" w:rsidP="00F17312">
            <w:pPr>
              <w:pStyle w:val="TAL"/>
            </w:pPr>
          </w:p>
        </w:tc>
      </w:tr>
      <w:tr w:rsidR="00F17312" w14:paraId="441A807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42669"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12228C5F" w14:textId="77777777" w:rsidR="00F17312" w:rsidRDefault="00F17312" w:rsidP="00F17312">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26FE6A9" w14:textId="77777777" w:rsidR="00F17312" w:rsidRDefault="00F17312" w:rsidP="00F17312">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9F0CC8B" w14:textId="77777777" w:rsidR="00F17312" w:rsidRDefault="00F17312" w:rsidP="00F17312">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15E3C09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6067BA" w14:textId="77777777" w:rsidR="00F17312" w:rsidRDefault="00F17312" w:rsidP="00F17312">
            <w:pPr>
              <w:pStyle w:val="TAL"/>
              <w:rPr>
                <w:szCs w:val="18"/>
                <w:lang w:eastAsia="zh-CN"/>
              </w:rPr>
            </w:pPr>
            <w:r>
              <w:rPr>
                <w:szCs w:val="18"/>
              </w:rPr>
              <w:t xml:space="preserve">type: </w:t>
            </w:r>
            <w:r>
              <w:rPr>
                <w:szCs w:val="18"/>
                <w:lang w:eastAsia="zh-CN"/>
              </w:rPr>
              <w:t>Integer</w:t>
            </w:r>
          </w:p>
          <w:p w14:paraId="5678229C" w14:textId="77777777" w:rsidR="00F17312" w:rsidRDefault="00F17312" w:rsidP="00F17312">
            <w:pPr>
              <w:pStyle w:val="TAL"/>
              <w:rPr>
                <w:szCs w:val="18"/>
              </w:rPr>
            </w:pPr>
            <w:r>
              <w:rPr>
                <w:szCs w:val="18"/>
              </w:rPr>
              <w:t>multiplicity: 1</w:t>
            </w:r>
          </w:p>
          <w:p w14:paraId="59D4A4EB" w14:textId="77777777" w:rsidR="00F17312" w:rsidRDefault="00F17312" w:rsidP="00F17312">
            <w:pPr>
              <w:pStyle w:val="TAL"/>
              <w:rPr>
                <w:szCs w:val="18"/>
              </w:rPr>
            </w:pPr>
            <w:proofErr w:type="spellStart"/>
            <w:r>
              <w:rPr>
                <w:szCs w:val="18"/>
              </w:rPr>
              <w:t>isOrdered</w:t>
            </w:r>
            <w:proofErr w:type="spellEnd"/>
            <w:r>
              <w:rPr>
                <w:szCs w:val="18"/>
              </w:rPr>
              <w:t>: N/A</w:t>
            </w:r>
          </w:p>
          <w:p w14:paraId="4DC7BAF0" w14:textId="77777777" w:rsidR="00F17312" w:rsidRDefault="00F17312" w:rsidP="00F17312">
            <w:pPr>
              <w:pStyle w:val="TAL"/>
              <w:rPr>
                <w:szCs w:val="18"/>
              </w:rPr>
            </w:pPr>
            <w:proofErr w:type="spellStart"/>
            <w:r>
              <w:rPr>
                <w:szCs w:val="18"/>
              </w:rPr>
              <w:t>isUnique</w:t>
            </w:r>
            <w:proofErr w:type="spellEnd"/>
            <w:r>
              <w:rPr>
                <w:szCs w:val="18"/>
              </w:rPr>
              <w:t>: N/A</w:t>
            </w:r>
          </w:p>
          <w:p w14:paraId="025B74CA" w14:textId="77777777" w:rsidR="00F17312" w:rsidRDefault="00F17312" w:rsidP="00F17312">
            <w:pPr>
              <w:pStyle w:val="TAL"/>
              <w:rPr>
                <w:szCs w:val="18"/>
              </w:rPr>
            </w:pPr>
            <w:proofErr w:type="spellStart"/>
            <w:r>
              <w:rPr>
                <w:szCs w:val="18"/>
              </w:rPr>
              <w:t>defaultValue</w:t>
            </w:r>
            <w:proofErr w:type="spellEnd"/>
            <w:r>
              <w:rPr>
                <w:szCs w:val="18"/>
              </w:rPr>
              <w:t>: None</w:t>
            </w:r>
          </w:p>
          <w:p w14:paraId="099C1691" w14:textId="77777777" w:rsidR="00F17312" w:rsidRDefault="00F17312" w:rsidP="00F17312">
            <w:pPr>
              <w:pStyle w:val="TAL"/>
            </w:pPr>
            <w:proofErr w:type="spellStart"/>
            <w:r>
              <w:rPr>
                <w:szCs w:val="18"/>
              </w:rPr>
              <w:t>isNullable</w:t>
            </w:r>
            <w:proofErr w:type="spellEnd"/>
            <w:r>
              <w:rPr>
                <w:szCs w:val="18"/>
              </w:rPr>
              <w:t xml:space="preserve">: </w:t>
            </w:r>
            <w:r>
              <w:rPr>
                <w:rFonts w:cs="Arial"/>
                <w:szCs w:val="18"/>
              </w:rPr>
              <w:t>False</w:t>
            </w:r>
          </w:p>
        </w:tc>
      </w:tr>
      <w:tr w:rsidR="00F17312" w14:paraId="2D8B643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EF9C9"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04817727" w14:textId="77777777" w:rsidR="00F17312" w:rsidRDefault="00F17312" w:rsidP="00F17312">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75C4D28E" w14:textId="77777777" w:rsidR="00F17312" w:rsidRDefault="00F17312" w:rsidP="00F17312">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1ACE850E"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D31A1D" w14:textId="77777777" w:rsidR="00F17312" w:rsidRDefault="00F17312" w:rsidP="00F17312">
            <w:pPr>
              <w:pStyle w:val="TAL"/>
              <w:rPr>
                <w:szCs w:val="18"/>
                <w:lang w:eastAsia="zh-CN"/>
              </w:rPr>
            </w:pPr>
            <w:r>
              <w:rPr>
                <w:szCs w:val="18"/>
              </w:rPr>
              <w:t xml:space="preserve">type: </w:t>
            </w:r>
            <w:r>
              <w:rPr>
                <w:szCs w:val="18"/>
                <w:lang w:eastAsia="zh-CN"/>
              </w:rPr>
              <w:t>Integer</w:t>
            </w:r>
          </w:p>
          <w:p w14:paraId="609DB4EF" w14:textId="77777777" w:rsidR="00F17312" w:rsidRDefault="00F17312" w:rsidP="00F17312">
            <w:pPr>
              <w:pStyle w:val="TAL"/>
              <w:rPr>
                <w:szCs w:val="18"/>
              </w:rPr>
            </w:pPr>
            <w:r>
              <w:rPr>
                <w:szCs w:val="18"/>
              </w:rPr>
              <w:t>multiplicity: 1</w:t>
            </w:r>
          </w:p>
          <w:p w14:paraId="1D330BF8" w14:textId="77777777" w:rsidR="00F17312" w:rsidRDefault="00F17312" w:rsidP="00F17312">
            <w:pPr>
              <w:pStyle w:val="TAL"/>
              <w:rPr>
                <w:szCs w:val="18"/>
              </w:rPr>
            </w:pPr>
            <w:proofErr w:type="spellStart"/>
            <w:r>
              <w:rPr>
                <w:szCs w:val="18"/>
              </w:rPr>
              <w:t>isOrdered</w:t>
            </w:r>
            <w:proofErr w:type="spellEnd"/>
            <w:r>
              <w:rPr>
                <w:szCs w:val="18"/>
              </w:rPr>
              <w:t>: N/A</w:t>
            </w:r>
          </w:p>
          <w:p w14:paraId="4A5EE616" w14:textId="77777777" w:rsidR="00F17312" w:rsidRDefault="00F17312" w:rsidP="00F17312">
            <w:pPr>
              <w:pStyle w:val="TAL"/>
              <w:rPr>
                <w:szCs w:val="18"/>
              </w:rPr>
            </w:pPr>
            <w:proofErr w:type="spellStart"/>
            <w:r>
              <w:rPr>
                <w:szCs w:val="18"/>
              </w:rPr>
              <w:t>isUnique</w:t>
            </w:r>
            <w:proofErr w:type="spellEnd"/>
            <w:r>
              <w:rPr>
                <w:szCs w:val="18"/>
              </w:rPr>
              <w:t>: N/A</w:t>
            </w:r>
          </w:p>
          <w:p w14:paraId="35ADAE4A" w14:textId="77777777" w:rsidR="00F17312" w:rsidRDefault="00F17312" w:rsidP="00F17312">
            <w:pPr>
              <w:pStyle w:val="TAL"/>
              <w:rPr>
                <w:szCs w:val="18"/>
              </w:rPr>
            </w:pPr>
            <w:proofErr w:type="spellStart"/>
            <w:r>
              <w:rPr>
                <w:szCs w:val="18"/>
              </w:rPr>
              <w:t>defaultValue</w:t>
            </w:r>
            <w:proofErr w:type="spellEnd"/>
            <w:r>
              <w:rPr>
                <w:szCs w:val="18"/>
              </w:rPr>
              <w:t>: None</w:t>
            </w:r>
          </w:p>
          <w:p w14:paraId="63040D9E" w14:textId="77777777" w:rsidR="00F17312" w:rsidRDefault="00F17312" w:rsidP="00F17312">
            <w:pPr>
              <w:pStyle w:val="TAL"/>
            </w:pPr>
            <w:proofErr w:type="spellStart"/>
            <w:r>
              <w:rPr>
                <w:szCs w:val="18"/>
              </w:rPr>
              <w:t>isNullable</w:t>
            </w:r>
            <w:proofErr w:type="spellEnd"/>
            <w:r>
              <w:rPr>
                <w:szCs w:val="18"/>
              </w:rPr>
              <w:t xml:space="preserve">: </w:t>
            </w:r>
            <w:r>
              <w:rPr>
                <w:rFonts w:cs="Arial"/>
                <w:szCs w:val="18"/>
              </w:rPr>
              <w:t>False</w:t>
            </w:r>
          </w:p>
        </w:tc>
      </w:tr>
      <w:tr w:rsidR="00F17312" w14:paraId="7BBBFA0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FF7C1"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49209149" w14:textId="77777777" w:rsidR="00F17312" w:rsidRDefault="00F17312" w:rsidP="00F17312">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1728620" w14:textId="77777777" w:rsidR="00F17312" w:rsidRDefault="00F17312" w:rsidP="00F17312">
            <w:pPr>
              <w:spacing w:after="0"/>
              <w:rPr>
                <w:rFonts w:ascii="Arial" w:hAnsi="Arial" w:cs="Arial"/>
                <w:sz w:val="18"/>
                <w:szCs w:val="18"/>
              </w:rPr>
            </w:pPr>
          </w:p>
          <w:p w14:paraId="21901C9E"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 xml:space="preserve"> 3279165}.</w:t>
            </w:r>
          </w:p>
          <w:p w14:paraId="30A6AC92" w14:textId="77777777" w:rsidR="00F17312" w:rsidRDefault="00F17312" w:rsidP="00F17312">
            <w:pPr>
              <w:pStyle w:val="TAL"/>
              <w:rPr>
                <w:rFonts w:cs="Arial"/>
                <w:szCs w:val="18"/>
                <w:highlight w:val="yellow"/>
              </w:rPr>
            </w:pPr>
          </w:p>
          <w:p w14:paraId="053733D9"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CCBCA6" w14:textId="77777777" w:rsidR="00F17312" w:rsidRDefault="00F17312" w:rsidP="00F17312">
            <w:pPr>
              <w:pStyle w:val="TAL"/>
              <w:rPr>
                <w:szCs w:val="18"/>
                <w:lang w:eastAsia="zh-CN"/>
              </w:rPr>
            </w:pPr>
            <w:r>
              <w:rPr>
                <w:szCs w:val="18"/>
              </w:rPr>
              <w:t xml:space="preserve">type: </w:t>
            </w:r>
            <w:r>
              <w:rPr>
                <w:szCs w:val="18"/>
                <w:lang w:eastAsia="zh-CN"/>
              </w:rPr>
              <w:t>Integer</w:t>
            </w:r>
          </w:p>
          <w:p w14:paraId="166DFFF7" w14:textId="77777777" w:rsidR="00F17312" w:rsidRDefault="00F17312" w:rsidP="00F17312">
            <w:pPr>
              <w:pStyle w:val="TAL"/>
              <w:rPr>
                <w:szCs w:val="18"/>
              </w:rPr>
            </w:pPr>
            <w:r>
              <w:rPr>
                <w:szCs w:val="18"/>
              </w:rPr>
              <w:t>multiplicity: 1</w:t>
            </w:r>
          </w:p>
          <w:p w14:paraId="150165C9" w14:textId="77777777" w:rsidR="00F17312" w:rsidRDefault="00F17312" w:rsidP="00F17312">
            <w:pPr>
              <w:pStyle w:val="TAL"/>
              <w:rPr>
                <w:szCs w:val="18"/>
              </w:rPr>
            </w:pPr>
            <w:proofErr w:type="spellStart"/>
            <w:r>
              <w:rPr>
                <w:szCs w:val="18"/>
              </w:rPr>
              <w:t>isOrdered</w:t>
            </w:r>
            <w:proofErr w:type="spellEnd"/>
            <w:r>
              <w:rPr>
                <w:szCs w:val="18"/>
              </w:rPr>
              <w:t>: N/A</w:t>
            </w:r>
          </w:p>
          <w:p w14:paraId="71AA90F1" w14:textId="77777777" w:rsidR="00F17312" w:rsidRDefault="00F17312" w:rsidP="00F17312">
            <w:pPr>
              <w:pStyle w:val="TAL"/>
              <w:rPr>
                <w:szCs w:val="18"/>
              </w:rPr>
            </w:pPr>
            <w:proofErr w:type="spellStart"/>
            <w:r>
              <w:rPr>
                <w:szCs w:val="18"/>
              </w:rPr>
              <w:t>isUnique</w:t>
            </w:r>
            <w:proofErr w:type="spellEnd"/>
            <w:r>
              <w:rPr>
                <w:szCs w:val="18"/>
              </w:rPr>
              <w:t>: N/A</w:t>
            </w:r>
          </w:p>
          <w:p w14:paraId="37876998" w14:textId="77777777" w:rsidR="00F17312" w:rsidRDefault="00F17312" w:rsidP="00F17312">
            <w:pPr>
              <w:pStyle w:val="TAL"/>
              <w:rPr>
                <w:szCs w:val="18"/>
              </w:rPr>
            </w:pPr>
            <w:proofErr w:type="spellStart"/>
            <w:r>
              <w:rPr>
                <w:szCs w:val="18"/>
              </w:rPr>
              <w:t>defaultValue</w:t>
            </w:r>
            <w:proofErr w:type="spellEnd"/>
            <w:r>
              <w:rPr>
                <w:szCs w:val="18"/>
              </w:rPr>
              <w:t>: None</w:t>
            </w:r>
          </w:p>
          <w:p w14:paraId="60EACE00" w14:textId="77777777" w:rsidR="00F17312" w:rsidRDefault="00F17312" w:rsidP="00F17312">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AEDB16A" w14:textId="77777777" w:rsidR="00F17312" w:rsidRDefault="00F17312" w:rsidP="00F17312">
            <w:pPr>
              <w:pStyle w:val="TAL"/>
            </w:pPr>
          </w:p>
        </w:tc>
      </w:tr>
      <w:tr w:rsidR="00F17312" w14:paraId="2184D7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50762" w14:textId="77777777" w:rsidR="00F17312" w:rsidRDefault="00F17312" w:rsidP="00F17312">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5A93736" w14:textId="77777777" w:rsidR="00F17312" w:rsidRDefault="00F17312" w:rsidP="00F17312">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7B7C8CA" w14:textId="77777777" w:rsidR="00F17312" w:rsidRDefault="00F17312" w:rsidP="00F17312">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109ED3BD" w14:textId="77777777" w:rsidR="00F17312" w:rsidRDefault="00F17312" w:rsidP="00F17312">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82DB1C8"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0A215E" w14:textId="77777777" w:rsidR="00F17312" w:rsidRDefault="00F17312" w:rsidP="00F17312">
            <w:pPr>
              <w:pStyle w:val="TAL"/>
              <w:rPr>
                <w:color w:val="000000"/>
                <w:szCs w:val="18"/>
                <w:lang w:eastAsia="zh-CN"/>
              </w:rPr>
            </w:pPr>
            <w:r>
              <w:rPr>
                <w:color w:val="000000"/>
                <w:szCs w:val="18"/>
              </w:rPr>
              <w:t xml:space="preserve">type: </w:t>
            </w:r>
            <w:r>
              <w:rPr>
                <w:color w:val="000000"/>
                <w:szCs w:val="18"/>
                <w:lang w:eastAsia="zh-CN"/>
              </w:rPr>
              <w:t>Integer</w:t>
            </w:r>
          </w:p>
          <w:p w14:paraId="3BAEF993" w14:textId="77777777" w:rsidR="00F17312" w:rsidRDefault="00F17312" w:rsidP="00F17312">
            <w:pPr>
              <w:pStyle w:val="TAL"/>
              <w:rPr>
                <w:color w:val="000000"/>
                <w:szCs w:val="18"/>
              </w:rPr>
            </w:pPr>
            <w:r>
              <w:rPr>
                <w:color w:val="000000"/>
                <w:szCs w:val="18"/>
              </w:rPr>
              <w:t>multiplicity: 1</w:t>
            </w:r>
          </w:p>
          <w:p w14:paraId="42A961DB" w14:textId="77777777" w:rsidR="00F17312" w:rsidRDefault="00F17312" w:rsidP="00F17312">
            <w:pPr>
              <w:pStyle w:val="TAL"/>
              <w:rPr>
                <w:color w:val="000000"/>
                <w:szCs w:val="18"/>
              </w:rPr>
            </w:pPr>
            <w:proofErr w:type="spellStart"/>
            <w:r>
              <w:rPr>
                <w:color w:val="000000"/>
                <w:szCs w:val="18"/>
              </w:rPr>
              <w:t>isOrdered</w:t>
            </w:r>
            <w:proofErr w:type="spellEnd"/>
            <w:r>
              <w:rPr>
                <w:color w:val="000000"/>
                <w:szCs w:val="18"/>
              </w:rPr>
              <w:t>: N/A</w:t>
            </w:r>
          </w:p>
          <w:p w14:paraId="771BE626" w14:textId="77777777" w:rsidR="00F17312" w:rsidRDefault="00F17312" w:rsidP="00F17312">
            <w:pPr>
              <w:pStyle w:val="TAL"/>
              <w:rPr>
                <w:color w:val="000000"/>
                <w:szCs w:val="18"/>
              </w:rPr>
            </w:pPr>
            <w:proofErr w:type="spellStart"/>
            <w:r>
              <w:rPr>
                <w:color w:val="000000"/>
                <w:szCs w:val="18"/>
              </w:rPr>
              <w:t>isUnique</w:t>
            </w:r>
            <w:proofErr w:type="spellEnd"/>
            <w:r>
              <w:rPr>
                <w:color w:val="000000"/>
                <w:szCs w:val="18"/>
              </w:rPr>
              <w:t>: N/A</w:t>
            </w:r>
          </w:p>
          <w:p w14:paraId="0459269C" w14:textId="77777777" w:rsidR="00F17312" w:rsidRDefault="00F17312" w:rsidP="00F17312">
            <w:pPr>
              <w:pStyle w:val="TAL"/>
              <w:rPr>
                <w:color w:val="000000"/>
                <w:szCs w:val="18"/>
              </w:rPr>
            </w:pPr>
            <w:proofErr w:type="spellStart"/>
            <w:r>
              <w:rPr>
                <w:color w:val="000000"/>
                <w:szCs w:val="18"/>
              </w:rPr>
              <w:t>defaultValue</w:t>
            </w:r>
            <w:proofErr w:type="spellEnd"/>
            <w:r>
              <w:rPr>
                <w:color w:val="000000"/>
                <w:szCs w:val="18"/>
              </w:rPr>
              <w:t>: None</w:t>
            </w:r>
          </w:p>
          <w:p w14:paraId="6B2AEA3D" w14:textId="77777777" w:rsidR="00F17312" w:rsidRDefault="00F17312" w:rsidP="00F17312">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68690F82" w14:textId="77777777" w:rsidR="00F17312" w:rsidRDefault="00F17312" w:rsidP="00F17312">
            <w:pPr>
              <w:pStyle w:val="TAL"/>
            </w:pPr>
          </w:p>
        </w:tc>
      </w:tr>
      <w:tr w:rsidR="00F17312" w14:paraId="12A17EF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AEBFD" w14:textId="77777777" w:rsidR="00F17312" w:rsidRDefault="00F17312" w:rsidP="00F17312">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F7BE95A" w14:textId="77777777" w:rsidR="00F17312" w:rsidRDefault="00F17312" w:rsidP="00F17312">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7FB4147C" w14:textId="77777777" w:rsidR="00F17312" w:rsidRDefault="00F17312" w:rsidP="00F17312">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1..</w:t>
            </w:r>
            <w:proofErr w:type="gramEnd"/>
            <w:r>
              <w:rPr>
                <w:rFonts w:ascii="Arial" w:hAnsi="Arial" w:cs="Arial"/>
                <w:sz w:val="18"/>
                <w:szCs w:val="18"/>
              </w:rPr>
              <w:t xml:space="preserve">256 } </w:t>
            </w:r>
          </w:p>
          <w:p w14:paraId="3A82CBC3"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CFD546" w14:textId="77777777" w:rsidR="00F17312" w:rsidRDefault="00F17312" w:rsidP="00F17312">
            <w:pPr>
              <w:pStyle w:val="TAL"/>
              <w:rPr>
                <w:szCs w:val="18"/>
                <w:lang w:eastAsia="zh-CN"/>
              </w:rPr>
            </w:pPr>
            <w:r>
              <w:rPr>
                <w:szCs w:val="18"/>
              </w:rPr>
              <w:t xml:space="preserve">type: </w:t>
            </w:r>
            <w:r>
              <w:rPr>
                <w:szCs w:val="18"/>
                <w:lang w:eastAsia="zh-CN"/>
              </w:rPr>
              <w:t>Integer</w:t>
            </w:r>
          </w:p>
          <w:p w14:paraId="2E35CBAD" w14:textId="77777777" w:rsidR="00F17312" w:rsidRDefault="00F17312" w:rsidP="00F17312">
            <w:pPr>
              <w:pStyle w:val="TAL"/>
              <w:rPr>
                <w:szCs w:val="18"/>
              </w:rPr>
            </w:pPr>
            <w:r>
              <w:rPr>
                <w:szCs w:val="18"/>
              </w:rPr>
              <w:t>multiplicity: 1</w:t>
            </w:r>
          </w:p>
          <w:p w14:paraId="60D37F3E" w14:textId="77777777" w:rsidR="00F17312" w:rsidRDefault="00F17312" w:rsidP="00F17312">
            <w:pPr>
              <w:pStyle w:val="TAL"/>
              <w:rPr>
                <w:szCs w:val="18"/>
              </w:rPr>
            </w:pPr>
            <w:proofErr w:type="spellStart"/>
            <w:r>
              <w:rPr>
                <w:szCs w:val="18"/>
              </w:rPr>
              <w:t>isOrdered</w:t>
            </w:r>
            <w:proofErr w:type="spellEnd"/>
            <w:r>
              <w:rPr>
                <w:szCs w:val="18"/>
              </w:rPr>
              <w:t>: N/A</w:t>
            </w:r>
          </w:p>
          <w:p w14:paraId="2CC54DBC" w14:textId="77777777" w:rsidR="00F17312" w:rsidRDefault="00F17312" w:rsidP="00F17312">
            <w:pPr>
              <w:pStyle w:val="TAL"/>
              <w:rPr>
                <w:szCs w:val="18"/>
              </w:rPr>
            </w:pPr>
            <w:proofErr w:type="spellStart"/>
            <w:r>
              <w:rPr>
                <w:szCs w:val="18"/>
              </w:rPr>
              <w:t>isUnique</w:t>
            </w:r>
            <w:proofErr w:type="spellEnd"/>
            <w:r>
              <w:rPr>
                <w:szCs w:val="18"/>
              </w:rPr>
              <w:t>: N/A</w:t>
            </w:r>
          </w:p>
          <w:p w14:paraId="2843E177" w14:textId="77777777" w:rsidR="00F17312" w:rsidRDefault="00F17312" w:rsidP="00F17312">
            <w:pPr>
              <w:pStyle w:val="TAL"/>
              <w:rPr>
                <w:szCs w:val="18"/>
              </w:rPr>
            </w:pPr>
            <w:proofErr w:type="spellStart"/>
            <w:r>
              <w:rPr>
                <w:szCs w:val="18"/>
              </w:rPr>
              <w:t>defaultValue</w:t>
            </w:r>
            <w:proofErr w:type="spellEnd"/>
            <w:r>
              <w:rPr>
                <w:szCs w:val="18"/>
              </w:rPr>
              <w:t>: None</w:t>
            </w:r>
          </w:p>
          <w:p w14:paraId="4F2D6699" w14:textId="77777777" w:rsidR="00F17312" w:rsidRDefault="00F17312" w:rsidP="00F17312">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BC5E9A7" w14:textId="77777777" w:rsidR="00F17312" w:rsidRDefault="00F17312" w:rsidP="00F17312">
            <w:pPr>
              <w:pStyle w:val="TAL"/>
            </w:pPr>
          </w:p>
        </w:tc>
      </w:tr>
      <w:tr w:rsidR="00F17312" w14:paraId="61B4719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18926" w14:textId="77777777" w:rsidR="00F17312" w:rsidRDefault="00F17312" w:rsidP="00F17312">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2475D74" w14:textId="77777777" w:rsidR="00F17312" w:rsidRDefault="00F17312" w:rsidP="00F17312">
            <w:pPr>
              <w:rPr>
                <w:rFonts w:ascii="Arial" w:hAnsi="Arial" w:cs="Arial"/>
                <w:sz w:val="18"/>
                <w:szCs w:val="18"/>
              </w:rPr>
            </w:pPr>
            <w:r>
              <w:rPr>
                <w:rFonts w:ascii="Arial" w:hAnsi="Arial" w:cs="Arial"/>
                <w:sz w:val="18"/>
                <w:szCs w:val="18"/>
              </w:rPr>
              <w:t>Indicates cell defined SSB periodicity in number of subframes (ms).</w:t>
            </w:r>
          </w:p>
          <w:p w14:paraId="66D9257F" w14:textId="77777777" w:rsidR="00F17312" w:rsidRDefault="00F17312" w:rsidP="00F17312">
            <w:pPr>
              <w:rPr>
                <w:rFonts w:ascii="Arial" w:hAnsi="Arial" w:cs="Arial"/>
                <w:sz w:val="18"/>
                <w:szCs w:val="18"/>
              </w:rPr>
            </w:pPr>
            <w:r>
              <w:rPr>
                <w:rFonts w:ascii="Arial" w:hAnsi="Arial" w:cs="Arial"/>
                <w:sz w:val="18"/>
                <w:szCs w:val="18"/>
              </w:rPr>
              <w:t xml:space="preserve">The SSB periodicity in msec is used for the rate matching purpose. </w:t>
            </w:r>
          </w:p>
          <w:p w14:paraId="33806ABB" w14:textId="77777777" w:rsidR="00F17312" w:rsidRDefault="00F17312" w:rsidP="00F17312">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608B497F" w14:textId="77777777" w:rsidR="00F17312" w:rsidRDefault="00F17312" w:rsidP="00F17312">
            <w:pPr>
              <w:pStyle w:val="TAL"/>
            </w:pPr>
            <w:r>
              <w:t>type: Integer</w:t>
            </w:r>
          </w:p>
          <w:p w14:paraId="5A8F6480" w14:textId="77777777" w:rsidR="00F17312" w:rsidRDefault="00F17312" w:rsidP="00F17312">
            <w:pPr>
              <w:pStyle w:val="TAL"/>
            </w:pPr>
            <w:r>
              <w:t>multiplicity: 1</w:t>
            </w:r>
          </w:p>
          <w:p w14:paraId="4A0F7AC2" w14:textId="77777777" w:rsidR="00F17312" w:rsidRDefault="00F17312" w:rsidP="00F17312">
            <w:pPr>
              <w:pStyle w:val="TAL"/>
            </w:pPr>
            <w:proofErr w:type="spellStart"/>
            <w:r>
              <w:t>isOrdered</w:t>
            </w:r>
            <w:proofErr w:type="spellEnd"/>
            <w:r>
              <w:t>: N/A</w:t>
            </w:r>
          </w:p>
          <w:p w14:paraId="4EE552C5" w14:textId="77777777" w:rsidR="00F17312" w:rsidRDefault="00F17312" w:rsidP="00F17312">
            <w:pPr>
              <w:pStyle w:val="TAL"/>
            </w:pPr>
            <w:proofErr w:type="spellStart"/>
            <w:r>
              <w:t>isUnique</w:t>
            </w:r>
            <w:proofErr w:type="spellEnd"/>
            <w:r>
              <w:t>: N/A</w:t>
            </w:r>
          </w:p>
          <w:p w14:paraId="4EA537CB" w14:textId="77777777" w:rsidR="00F17312" w:rsidRDefault="00F17312" w:rsidP="00F17312">
            <w:pPr>
              <w:pStyle w:val="TAL"/>
            </w:pPr>
            <w:proofErr w:type="spellStart"/>
            <w:r>
              <w:t>defaultValue</w:t>
            </w:r>
            <w:proofErr w:type="spellEnd"/>
            <w:r>
              <w:t>: None</w:t>
            </w:r>
          </w:p>
          <w:p w14:paraId="335A33A0" w14:textId="77777777" w:rsidR="00F17312" w:rsidRDefault="00F17312" w:rsidP="00F17312">
            <w:pPr>
              <w:pStyle w:val="TAL"/>
            </w:pPr>
            <w:proofErr w:type="spellStart"/>
            <w:r>
              <w:t>isNullable</w:t>
            </w:r>
            <w:proofErr w:type="spellEnd"/>
            <w:r>
              <w:t>: False</w:t>
            </w:r>
          </w:p>
          <w:p w14:paraId="267B428A" w14:textId="77777777" w:rsidR="00F17312" w:rsidRDefault="00F17312" w:rsidP="00F17312">
            <w:pPr>
              <w:pStyle w:val="TAL"/>
              <w:rPr>
                <w:rFonts w:cs="Arial"/>
              </w:rPr>
            </w:pPr>
          </w:p>
        </w:tc>
      </w:tr>
      <w:tr w:rsidR="00F17312" w14:paraId="0934B78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57B73" w14:textId="77777777" w:rsidR="00F17312" w:rsidRDefault="00F17312" w:rsidP="00F17312">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500DD852" w14:textId="77777777" w:rsidR="00F17312" w:rsidRDefault="00F17312" w:rsidP="00F17312"/>
          <w:p w14:paraId="3E30B10F" w14:textId="77777777" w:rsidR="00F17312" w:rsidRDefault="00F17312" w:rsidP="00F17312"/>
          <w:p w14:paraId="6D055C2C" w14:textId="77777777" w:rsidR="00F17312" w:rsidRDefault="00F17312" w:rsidP="00F17312"/>
          <w:tbl>
            <w:tblPr>
              <w:tblW w:w="240" w:type="dxa"/>
              <w:tblLayout w:type="fixed"/>
              <w:tblLook w:val="04A0" w:firstRow="1" w:lastRow="0" w:firstColumn="1" w:lastColumn="0" w:noHBand="0" w:noVBand="1"/>
            </w:tblPr>
            <w:tblGrid>
              <w:gridCol w:w="240"/>
            </w:tblGrid>
            <w:tr w:rsidR="00F17312" w14:paraId="07AAA7D1" w14:textId="77777777" w:rsidTr="004535DD">
              <w:trPr>
                <w:trHeight w:val="167"/>
              </w:trPr>
              <w:tc>
                <w:tcPr>
                  <w:tcW w:w="235" w:type="dxa"/>
                  <w:tcBorders>
                    <w:top w:val="nil"/>
                    <w:left w:val="nil"/>
                    <w:bottom w:val="nil"/>
                    <w:right w:val="nil"/>
                  </w:tcBorders>
                </w:tcPr>
                <w:p w14:paraId="01ADE805" w14:textId="77777777" w:rsidR="00F17312" w:rsidRDefault="00F17312" w:rsidP="00F17312">
                  <w:pPr>
                    <w:pStyle w:val="TAL"/>
                    <w:rPr>
                      <w:color w:val="FFFFFF"/>
                    </w:rPr>
                  </w:pPr>
                </w:p>
              </w:tc>
            </w:tr>
          </w:tbl>
          <w:p w14:paraId="38F49F8C" w14:textId="77777777" w:rsidR="00F17312" w:rsidRDefault="00F17312" w:rsidP="00F1731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B99852F" w14:textId="77777777" w:rsidR="00F17312" w:rsidRDefault="00F17312" w:rsidP="00F17312">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6B9723A1" w14:textId="77777777" w:rsidR="00F17312" w:rsidRDefault="00F17312" w:rsidP="00F17312">
            <w:pPr>
              <w:spacing w:after="0"/>
              <w:rPr>
                <w:rFonts w:ascii="Arial" w:hAnsi="Arial" w:cs="Arial"/>
                <w:sz w:val="18"/>
                <w:szCs w:val="18"/>
              </w:rPr>
            </w:pPr>
          </w:p>
          <w:p w14:paraId="203EC33D" w14:textId="77777777" w:rsidR="00F17312" w:rsidRDefault="00F17312" w:rsidP="00F17312">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22D4B66E" w14:textId="77777777" w:rsidR="00F17312" w:rsidRDefault="00F17312" w:rsidP="00F17312">
            <w:pPr>
              <w:pStyle w:val="TAL"/>
              <w:ind w:left="284"/>
            </w:pPr>
            <w:r>
              <w:t xml:space="preserve">ssbPeriodicity5 ms </w:t>
            </w:r>
            <w:proofErr w:type="gramStart"/>
            <w:r>
              <w:t>0..</w:t>
            </w:r>
            <w:proofErr w:type="gramEnd"/>
            <w:r>
              <w:t>4,</w:t>
            </w:r>
          </w:p>
          <w:p w14:paraId="55676770" w14:textId="77777777" w:rsidR="00F17312" w:rsidRDefault="00F17312" w:rsidP="00F17312">
            <w:pPr>
              <w:pStyle w:val="TAL"/>
              <w:ind w:left="284"/>
            </w:pPr>
            <w:r>
              <w:t xml:space="preserve">ssbPeriodicity10 ms </w:t>
            </w:r>
            <w:proofErr w:type="gramStart"/>
            <w:r>
              <w:t>0..</w:t>
            </w:r>
            <w:proofErr w:type="gramEnd"/>
            <w:r>
              <w:t>9,</w:t>
            </w:r>
          </w:p>
          <w:p w14:paraId="7AF8067B" w14:textId="77777777" w:rsidR="00F17312" w:rsidRDefault="00F17312" w:rsidP="00F17312">
            <w:pPr>
              <w:pStyle w:val="TAL"/>
              <w:ind w:left="284"/>
            </w:pPr>
            <w:r>
              <w:t xml:space="preserve">ssbPeriodicity20 ms </w:t>
            </w:r>
            <w:proofErr w:type="gramStart"/>
            <w:r>
              <w:t>0..</w:t>
            </w:r>
            <w:proofErr w:type="gramEnd"/>
            <w:r>
              <w:t>19,</w:t>
            </w:r>
          </w:p>
          <w:p w14:paraId="181D91E0" w14:textId="77777777" w:rsidR="00F17312" w:rsidRDefault="00F17312" w:rsidP="00F17312">
            <w:pPr>
              <w:pStyle w:val="TAL"/>
              <w:ind w:left="284"/>
            </w:pPr>
            <w:r>
              <w:t xml:space="preserve">ssbPeriodicity40 ms </w:t>
            </w:r>
            <w:proofErr w:type="gramStart"/>
            <w:r>
              <w:t>0..</w:t>
            </w:r>
            <w:proofErr w:type="gramEnd"/>
            <w:r>
              <w:t>39,</w:t>
            </w:r>
          </w:p>
          <w:p w14:paraId="4171F526" w14:textId="77777777" w:rsidR="00F17312" w:rsidRDefault="00F17312" w:rsidP="00F17312">
            <w:pPr>
              <w:pStyle w:val="TAL"/>
              <w:ind w:left="284"/>
            </w:pPr>
            <w:r>
              <w:t xml:space="preserve">ssbPeriodicity80 ms </w:t>
            </w:r>
            <w:proofErr w:type="gramStart"/>
            <w:r>
              <w:t>0..</w:t>
            </w:r>
            <w:proofErr w:type="gramEnd"/>
            <w:r>
              <w:t>79,</w:t>
            </w:r>
          </w:p>
          <w:p w14:paraId="4BD6842D" w14:textId="77777777" w:rsidR="00F17312" w:rsidRDefault="00F17312" w:rsidP="00F17312">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7F999639"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42250DC8" w14:textId="77777777" w:rsidR="00F17312" w:rsidRDefault="00F17312" w:rsidP="00F17312">
            <w:pPr>
              <w:pStyle w:val="TAL"/>
            </w:pPr>
            <w:r>
              <w:t>type: Integer</w:t>
            </w:r>
          </w:p>
          <w:p w14:paraId="228E7BEA" w14:textId="77777777" w:rsidR="00F17312" w:rsidRDefault="00F17312" w:rsidP="00F17312">
            <w:pPr>
              <w:pStyle w:val="TAL"/>
            </w:pPr>
            <w:r>
              <w:t>multiplicity: 1</w:t>
            </w:r>
          </w:p>
          <w:p w14:paraId="4F3473B5" w14:textId="77777777" w:rsidR="00F17312" w:rsidRDefault="00F17312" w:rsidP="00F17312">
            <w:pPr>
              <w:pStyle w:val="TAL"/>
            </w:pPr>
            <w:proofErr w:type="spellStart"/>
            <w:r>
              <w:t>isOrdered</w:t>
            </w:r>
            <w:proofErr w:type="spellEnd"/>
            <w:r>
              <w:t>: N/A</w:t>
            </w:r>
          </w:p>
          <w:p w14:paraId="2A47CD55" w14:textId="77777777" w:rsidR="00F17312" w:rsidRDefault="00F17312" w:rsidP="00F17312">
            <w:pPr>
              <w:pStyle w:val="TAL"/>
            </w:pPr>
            <w:proofErr w:type="spellStart"/>
            <w:r>
              <w:t>isUnique</w:t>
            </w:r>
            <w:proofErr w:type="spellEnd"/>
            <w:r>
              <w:t>: N/A</w:t>
            </w:r>
          </w:p>
          <w:p w14:paraId="1F9D02E8" w14:textId="77777777" w:rsidR="00F17312" w:rsidRDefault="00F17312" w:rsidP="00F17312">
            <w:pPr>
              <w:pStyle w:val="TAL"/>
            </w:pPr>
            <w:proofErr w:type="spellStart"/>
            <w:r>
              <w:t>defaultValue</w:t>
            </w:r>
            <w:proofErr w:type="spellEnd"/>
            <w:r>
              <w:t>: None</w:t>
            </w:r>
          </w:p>
          <w:p w14:paraId="65854DA1" w14:textId="77777777" w:rsidR="00F17312" w:rsidRDefault="00F17312" w:rsidP="00F17312">
            <w:pPr>
              <w:pStyle w:val="TAL"/>
            </w:pPr>
            <w:proofErr w:type="spellStart"/>
            <w:r>
              <w:t>isNullable</w:t>
            </w:r>
            <w:proofErr w:type="spellEnd"/>
            <w:r>
              <w:t>: False</w:t>
            </w:r>
          </w:p>
          <w:p w14:paraId="4600010A" w14:textId="77777777" w:rsidR="00F17312" w:rsidRDefault="00F17312" w:rsidP="00F17312">
            <w:pPr>
              <w:pStyle w:val="TAL"/>
              <w:rPr>
                <w:rFonts w:cs="Arial"/>
              </w:rPr>
            </w:pPr>
          </w:p>
        </w:tc>
      </w:tr>
      <w:tr w:rsidR="00F17312" w14:paraId="75919FB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14FD1"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ssbDuration</w:t>
            </w:r>
            <w:proofErr w:type="spellEnd"/>
          </w:p>
          <w:tbl>
            <w:tblPr>
              <w:tblW w:w="0" w:type="auto"/>
              <w:tblLayout w:type="fixed"/>
              <w:tblLook w:val="04A0" w:firstRow="1" w:lastRow="0" w:firstColumn="1" w:lastColumn="0" w:noHBand="0" w:noVBand="1"/>
            </w:tblPr>
            <w:tblGrid>
              <w:gridCol w:w="290"/>
            </w:tblGrid>
            <w:tr w:rsidR="00F17312" w14:paraId="72AAB6CD" w14:textId="77777777" w:rsidTr="004535DD">
              <w:trPr>
                <w:trHeight w:val="117"/>
              </w:trPr>
              <w:tc>
                <w:tcPr>
                  <w:tcW w:w="290" w:type="dxa"/>
                  <w:tcBorders>
                    <w:top w:val="nil"/>
                    <w:left w:val="nil"/>
                    <w:bottom w:val="nil"/>
                    <w:right w:val="nil"/>
                  </w:tcBorders>
                </w:tcPr>
                <w:p w14:paraId="040FF15A" w14:textId="77777777" w:rsidR="00F17312" w:rsidRDefault="00F17312" w:rsidP="00F17312">
                  <w:pPr>
                    <w:pStyle w:val="Default"/>
                    <w:rPr>
                      <w:sz w:val="18"/>
                      <w:szCs w:val="18"/>
                      <w:lang w:val="en-GB"/>
                    </w:rPr>
                  </w:pPr>
                </w:p>
              </w:tc>
            </w:tr>
          </w:tbl>
          <w:p w14:paraId="1A33BDA7" w14:textId="77777777" w:rsidR="00F17312" w:rsidRDefault="00F17312" w:rsidP="00F1731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DFF67CA" w14:textId="77777777" w:rsidR="00F17312" w:rsidRDefault="00F17312" w:rsidP="00F17312">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A3D8C18" w14:textId="77777777" w:rsidR="00F17312" w:rsidRDefault="00F17312" w:rsidP="00F17312">
            <w:pPr>
              <w:spacing w:after="0"/>
              <w:rPr>
                <w:rFonts w:ascii="Arial" w:hAnsi="Arial" w:cs="Arial"/>
                <w:sz w:val="18"/>
                <w:szCs w:val="18"/>
              </w:rPr>
            </w:pPr>
          </w:p>
          <w:p w14:paraId="06345B26" w14:textId="77777777" w:rsidR="00F17312" w:rsidRDefault="00F17312" w:rsidP="00F17312">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21997FE6"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18CC4BC9" w14:textId="77777777" w:rsidR="00F17312" w:rsidRDefault="00F17312" w:rsidP="00F17312">
            <w:pPr>
              <w:pStyle w:val="TAL"/>
            </w:pPr>
            <w:r>
              <w:t>type: Integer</w:t>
            </w:r>
          </w:p>
          <w:p w14:paraId="70841E75" w14:textId="77777777" w:rsidR="00F17312" w:rsidRDefault="00F17312" w:rsidP="00F17312">
            <w:pPr>
              <w:pStyle w:val="TAL"/>
            </w:pPr>
            <w:r>
              <w:t>multiplicity: 1</w:t>
            </w:r>
          </w:p>
          <w:p w14:paraId="17915070" w14:textId="77777777" w:rsidR="00F17312" w:rsidRDefault="00F17312" w:rsidP="00F17312">
            <w:pPr>
              <w:pStyle w:val="TAL"/>
            </w:pPr>
            <w:proofErr w:type="spellStart"/>
            <w:r>
              <w:t>isOrdered</w:t>
            </w:r>
            <w:proofErr w:type="spellEnd"/>
            <w:r>
              <w:t>: N/A</w:t>
            </w:r>
          </w:p>
          <w:p w14:paraId="3CC79BC0" w14:textId="77777777" w:rsidR="00F17312" w:rsidRDefault="00F17312" w:rsidP="00F17312">
            <w:pPr>
              <w:pStyle w:val="TAL"/>
            </w:pPr>
            <w:proofErr w:type="spellStart"/>
            <w:r>
              <w:t>isUnique</w:t>
            </w:r>
            <w:proofErr w:type="spellEnd"/>
            <w:r>
              <w:t>: N/A</w:t>
            </w:r>
          </w:p>
          <w:p w14:paraId="50AEDE07" w14:textId="77777777" w:rsidR="00F17312" w:rsidRDefault="00F17312" w:rsidP="00F17312">
            <w:pPr>
              <w:pStyle w:val="TAL"/>
            </w:pPr>
            <w:proofErr w:type="spellStart"/>
            <w:r>
              <w:t>defaultValue</w:t>
            </w:r>
            <w:proofErr w:type="spellEnd"/>
            <w:r>
              <w:t>: None</w:t>
            </w:r>
          </w:p>
          <w:p w14:paraId="5F88A51B" w14:textId="77777777" w:rsidR="00F17312" w:rsidRDefault="00F17312" w:rsidP="00F17312">
            <w:pPr>
              <w:pStyle w:val="TAL"/>
            </w:pPr>
            <w:proofErr w:type="spellStart"/>
            <w:r>
              <w:t>isNullable</w:t>
            </w:r>
            <w:proofErr w:type="spellEnd"/>
            <w:r>
              <w:t>: False</w:t>
            </w:r>
          </w:p>
          <w:p w14:paraId="1832F299" w14:textId="77777777" w:rsidR="00F17312" w:rsidRDefault="00F17312" w:rsidP="00F17312">
            <w:pPr>
              <w:pStyle w:val="TAL"/>
              <w:rPr>
                <w:rFonts w:cs="Arial"/>
              </w:rPr>
            </w:pPr>
          </w:p>
        </w:tc>
      </w:tr>
      <w:tr w:rsidR="00F17312" w14:paraId="2A8F5E1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9EC6D"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7DFF8A1"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3651E2AD" w14:textId="77777777" w:rsidR="00F17312" w:rsidRDefault="00F17312" w:rsidP="00F17312">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E71C46F" w14:textId="77777777" w:rsidR="00F17312" w:rsidRDefault="00F17312" w:rsidP="00F1731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D89E25D" w14:textId="77777777" w:rsidR="00F17312" w:rsidRDefault="00F17312" w:rsidP="00F17312">
            <w:pPr>
              <w:pStyle w:val="TAL"/>
            </w:pPr>
            <w:r>
              <w:t xml:space="preserve">type: String </w:t>
            </w:r>
          </w:p>
          <w:p w14:paraId="5DBDF65B" w14:textId="77777777" w:rsidR="00F17312" w:rsidRDefault="00F17312" w:rsidP="00F17312">
            <w:pPr>
              <w:pStyle w:val="TAL"/>
            </w:pPr>
            <w:r>
              <w:t xml:space="preserve">multiplicity: </w:t>
            </w:r>
            <w:r>
              <w:rPr>
                <w:lang w:eastAsia="zh-CN"/>
              </w:rPr>
              <w:t>1</w:t>
            </w:r>
          </w:p>
          <w:p w14:paraId="5BA0E28A" w14:textId="77777777" w:rsidR="00F17312" w:rsidRDefault="00F17312" w:rsidP="00F17312">
            <w:pPr>
              <w:pStyle w:val="TAL"/>
            </w:pPr>
            <w:proofErr w:type="spellStart"/>
            <w:r>
              <w:t>isOrdered</w:t>
            </w:r>
            <w:proofErr w:type="spellEnd"/>
            <w:r>
              <w:t>: N/A</w:t>
            </w:r>
          </w:p>
          <w:p w14:paraId="461FAE09" w14:textId="77777777" w:rsidR="00F17312" w:rsidRDefault="00F17312" w:rsidP="00F17312">
            <w:pPr>
              <w:pStyle w:val="TAL"/>
            </w:pPr>
            <w:proofErr w:type="spellStart"/>
            <w:r>
              <w:t>isUnique</w:t>
            </w:r>
            <w:proofErr w:type="spellEnd"/>
            <w:r>
              <w:t>: N/A</w:t>
            </w:r>
          </w:p>
          <w:p w14:paraId="48646A4F" w14:textId="77777777" w:rsidR="00F17312" w:rsidRDefault="00F17312" w:rsidP="00F17312">
            <w:pPr>
              <w:pStyle w:val="TAL"/>
            </w:pPr>
            <w:proofErr w:type="spellStart"/>
            <w:r>
              <w:t>defaultValue</w:t>
            </w:r>
            <w:proofErr w:type="spellEnd"/>
            <w:r>
              <w:t>: None</w:t>
            </w:r>
          </w:p>
          <w:p w14:paraId="4F4F26C6" w14:textId="77777777" w:rsidR="00F17312" w:rsidRDefault="00F17312" w:rsidP="00F17312">
            <w:pPr>
              <w:pStyle w:val="TAL"/>
            </w:pPr>
            <w:proofErr w:type="spellStart"/>
            <w:r>
              <w:t>isNullable</w:t>
            </w:r>
            <w:proofErr w:type="spellEnd"/>
            <w:r>
              <w:t>: False</w:t>
            </w:r>
          </w:p>
        </w:tc>
      </w:tr>
      <w:tr w:rsidR="00F17312" w14:paraId="306A1F6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A2C64"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5C25D87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32EE026E" w14:textId="77777777" w:rsidR="00F17312" w:rsidRDefault="00F17312" w:rsidP="00F17312">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FE00E73" w14:textId="77777777" w:rsidR="00F17312" w:rsidRDefault="00F17312" w:rsidP="00F17312">
            <w:pPr>
              <w:spacing w:after="0"/>
              <w:rPr>
                <w:rStyle w:val="normaltextrun1"/>
                <w:color w:val="181818"/>
                <w:spacing w:val="-6"/>
                <w:position w:val="2"/>
              </w:rPr>
            </w:pPr>
          </w:p>
          <w:p w14:paraId="01973F7A" w14:textId="77777777" w:rsidR="00F17312" w:rsidRDefault="00F17312" w:rsidP="00F1731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6ADBCD" w14:textId="77777777" w:rsidR="00F17312" w:rsidRDefault="00F17312" w:rsidP="00F17312">
            <w:pPr>
              <w:pStyle w:val="TAL"/>
            </w:pPr>
            <w:r>
              <w:t>type: String</w:t>
            </w:r>
          </w:p>
          <w:p w14:paraId="787F0EF4" w14:textId="77777777" w:rsidR="00F17312" w:rsidRDefault="00F17312" w:rsidP="00F17312">
            <w:pPr>
              <w:pStyle w:val="TAL"/>
            </w:pPr>
            <w:r>
              <w:t xml:space="preserve">multiplicity: </w:t>
            </w:r>
            <w:r>
              <w:rPr>
                <w:lang w:eastAsia="zh-CN"/>
              </w:rPr>
              <w:t>1</w:t>
            </w:r>
          </w:p>
          <w:p w14:paraId="3D6D96EC" w14:textId="77777777" w:rsidR="00F17312" w:rsidRDefault="00F17312" w:rsidP="00F17312">
            <w:pPr>
              <w:pStyle w:val="TAL"/>
            </w:pPr>
            <w:proofErr w:type="spellStart"/>
            <w:r>
              <w:t>isOrdered</w:t>
            </w:r>
            <w:proofErr w:type="spellEnd"/>
            <w:r>
              <w:t>: N/A</w:t>
            </w:r>
          </w:p>
          <w:p w14:paraId="3043A9BC" w14:textId="77777777" w:rsidR="00F17312" w:rsidRDefault="00F17312" w:rsidP="00F17312">
            <w:pPr>
              <w:pStyle w:val="TAL"/>
            </w:pPr>
            <w:proofErr w:type="spellStart"/>
            <w:r>
              <w:t>isUnique</w:t>
            </w:r>
            <w:proofErr w:type="spellEnd"/>
            <w:r>
              <w:t>: N/A</w:t>
            </w:r>
          </w:p>
          <w:p w14:paraId="2ED36E82" w14:textId="77777777" w:rsidR="00F17312" w:rsidRDefault="00F17312" w:rsidP="00F17312">
            <w:pPr>
              <w:pStyle w:val="TAL"/>
            </w:pPr>
            <w:proofErr w:type="spellStart"/>
            <w:r>
              <w:t>defaultValue</w:t>
            </w:r>
            <w:proofErr w:type="spellEnd"/>
            <w:r>
              <w:t>: None</w:t>
            </w:r>
          </w:p>
          <w:p w14:paraId="00434992" w14:textId="77777777" w:rsidR="00F17312" w:rsidRDefault="00F17312" w:rsidP="00F17312">
            <w:pPr>
              <w:pStyle w:val="TAL"/>
            </w:pPr>
            <w:proofErr w:type="spellStart"/>
            <w:r>
              <w:t>isNullable</w:t>
            </w:r>
            <w:proofErr w:type="spellEnd"/>
            <w:r>
              <w:t>: False</w:t>
            </w:r>
          </w:p>
        </w:tc>
      </w:tr>
      <w:tr w:rsidR="00F17312" w14:paraId="3FDCAF0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4C468"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2FC543"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AAF825D" w14:textId="77777777" w:rsidR="00F17312" w:rsidRDefault="00F17312" w:rsidP="00F17312">
            <w:pPr>
              <w:keepNext/>
              <w:keepLines/>
              <w:spacing w:after="0"/>
              <w:rPr>
                <w:rFonts w:ascii="Arial" w:hAnsi="Arial" w:cs="Arial"/>
                <w:sz w:val="18"/>
                <w:szCs w:val="18"/>
                <w:lang w:eastAsia="en-GB"/>
              </w:rPr>
            </w:pPr>
          </w:p>
          <w:p w14:paraId="6A29209F" w14:textId="77777777" w:rsidR="00F17312" w:rsidRDefault="00F17312" w:rsidP="00F17312">
            <w:pPr>
              <w:keepNext/>
              <w:keepLines/>
              <w:spacing w:after="0"/>
              <w:rPr>
                <w:rFonts w:ascii="Arial" w:hAnsi="Arial" w:cs="Arial"/>
                <w:sz w:val="18"/>
                <w:szCs w:val="18"/>
                <w:lang w:eastAsia="en-GB"/>
              </w:rPr>
            </w:pPr>
          </w:p>
          <w:p w14:paraId="46D550BF" w14:textId="77777777" w:rsidR="00F17312" w:rsidRDefault="00F17312" w:rsidP="00F17312">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00879931" w14:textId="77777777" w:rsidR="00F17312" w:rsidRDefault="00F17312" w:rsidP="00F17312">
            <w:pPr>
              <w:pStyle w:val="TAL"/>
            </w:pPr>
            <w:r>
              <w:t xml:space="preserve">type: </w:t>
            </w:r>
            <w:proofErr w:type="spellStart"/>
            <w:r>
              <w:t>MappingSetIDBackhaulAddress</w:t>
            </w:r>
            <w:proofErr w:type="spellEnd"/>
          </w:p>
          <w:p w14:paraId="6D0C8C31" w14:textId="77777777" w:rsidR="00F17312" w:rsidRDefault="00F17312" w:rsidP="00F17312">
            <w:pPr>
              <w:pStyle w:val="TAL"/>
            </w:pPr>
            <w:r>
              <w:t xml:space="preserve">multiplicity: </w:t>
            </w:r>
            <w:proofErr w:type="gramStart"/>
            <w:r>
              <w:rPr>
                <w:rFonts w:cs="Arial"/>
                <w:snapToGrid w:val="0"/>
                <w:szCs w:val="18"/>
              </w:rPr>
              <w:t>1..</w:t>
            </w:r>
            <w:proofErr w:type="gramEnd"/>
            <w:r>
              <w:rPr>
                <w:rFonts w:cs="Arial"/>
                <w:snapToGrid w:val="0"/>
                <w:szCs w:val="18"/>
              </w:rPr>
              <w:t>*</w:t>
            </w:r>
          </w:p>
          <w:p w14:paraId="156B3821" w14:textId="77777777" w:rsidR="00F17312" w:rsidRDefault="00F17312" w:rsidP="00F17312">
            <w:pPr>
              <w:pStyle w:val="TAL"/>
            </w:pPr>
            <w:proofErr w:type="spellStart"/>
            <w:r>
              <w:t>isOrdered</w:t>
            </w:r>
            <w:proofErr w:type="spellEnd"/>
            <w:r>
              <w:t>: N/A</w:t>
            </w:r>
          </w:p>
          <w:p w14:paraId="4D550076" w14:textId="77777777" w:rsidR="00F17312" w:rsidRDefault="00F17312" w:rsidP="00F17312">
            <w:pPr>
              <w:pStyle w:val="TAL"/>
            </w:pPr>
            <w:proofErr w:type="spellStart"/>
            <w:r>
              <w:t>isUnique</w:t>
            </w:r>
            <w:proofErr w:type="spellEnd"/>
            <w:r>
              <w:t>: N/A</w:t>
            </w:r>
          </w:p>
          <w:p w14:paraId="50FF8ABB" w14:textId="77777777" w:rsidR="00F17312" w:rsidRDefault="00F17312" w:rsidP="00F17312">
            <w:pPr>
              <w:pStyle w:val="TAL"/>
            </w:pPr>
            <w:proofErr w:type="spellStart"/>
            <w:r>
              <w:t>defaultValue</w:t>
            </w:r>
            <w:proofErr w:type="spellEnd"/>
            <w:r>
              <w:t>: None</w:t>
            </w:r>
          </w:p>
          <w:p w14:paraId="7679F5EE" w14:textId="77777777" w:rsidR="00F17312" w:rsidRDefault="00F17312" w:rsidP="00F17312">
            <w:pPr>
              <w:pStyle w:val="TAL"/>
            </w:pPr>
            <w:proofErr w:type="spellStart"/>
            <w:r>
              <w:t>isNullable</w:t>
            </w:r>
            <w:proofErr w:type="spellEnd"/>
            <w:r>
              <w:t>: False</w:t>
            </w:r>
          </w:p>
        </w:tc>
      </w:tr>
      <w:tr w:rsidR="00F17312" w14:paraId="24142E2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3C49D"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D0A746F"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05217F0D" w14:textId="77777777" w:rsidR="00F17312" w:rsidRDefault="00F17312" w:rsidP="00F17312">
            <w:pPr>
              <w:keepNext/>
              <w:keepLines/>
              <w:spacing w:after="0"/>
              <w:rPr>
                <w:rFonts w:ascii="Arial" w:hAnsi="Arial" w:cs="Arial"/>
                <w:sz w:val="18"/>
                <w:szCs w:val="18"/>
                <w:lang w:eastAsia="en-GB"/>
              </w:rPr>
            </w:pPr>
          </w:p>
          <w:p w14:paraId="7113B617" w14:textId="77777777" w:rsidR="00F17312" w:rsidRDefault="00F17312" w:rsidP="00F17312">
            <w:pPr>
              <w:keepNext/>
              <w:keepLines/>
              <w:spacing w:after="0"/>
              <w:rPr>
                <w:rFonts w:ascii="Arial" w:hAnsi="Arial" w:cs="Arial"/>
                <w:sz w:val="18"/>
                <w:szCs w:val="18"/>
                <w:lang w:eastAsia="en-GB"/>
              </w:rPr>
            </w:pPr>
          </w:p>
          <w:p w14:paraId="1C3D7C2E" w14:textId="77777777" w:rsidR="00F17312" w:rsidRDefault="00F17312" w:rsidP="00F17312">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DD1B2DF" w14:textId="77777777" w:rsidR="00F17312" w:rsidRDefault="00F17312" w:rsidP="00F17312">
            <w:pPr>
              <w:pStyle w:val="TAL"/>
            </w:pPr>
            <w:r>
              <w:t xml:space="preserve">type: </w:t>
            </w:r>
            <w:proofErr w:type="spellStart"/>
            <w:r>
              <w:t>BackhaulAddress</w:t>
            </w:r>
            <w:proofErr w:type="spellEnd"/>
          </w:p>
          <w:p w14:paraId="70C7FDC2" w14:textId="77777777" w:rsidR="00F17312" w:rsidRDefault="00F17312" w:rsidP="00F17312">
            <w:pPr>
              <w:pStyle w:val="TAL"/>
            </w:pPr>
            <w:r>
              <w:t xml:space="preserve">multiplicity: </w:t>
            </w:r>
            <w:r>
              <w:rPr>
                <w:rFonts w:cs="Arial"/>
                <w:snapToGrid w:val="0"/>
                <w:szCs w:val="18"/>
              </w:rPr>
              <w:t>1</w:t>
            </w:r>
          </w:p>
          <w:p w14:paraId="435EF948" w14:textId="77777777" w:rsidR="00F17312" w:rsidRDefault="00F17312" w:rsidP="00F17312">
            <w:pPr>
              <w:pStyle w:val="TAL"/>
            </w:pPr>
            <w:proofErr w:type="spellStart"/>
            <w:r>
              <w:t>isOrdered</w:t>
            </w:r>
            <w:proofErr w:type="spellEnd"/>
            <w:r>
              <w:t>: N/A</w:t>
            </w:r>
          </w:p>
          <w:p w14:paraId="2D8E1819" w14:textId="77777777" w:rsidR="00F17312" w:rsidRDefault="00F17312" w:rsidP="00F17312">
            <w:pPr>
              <w:pStyle w:val="TAL"/>
            </w:pPr>
            <w:proofErr w:type="spellStart"/>
            <w:r>
              <w:t>isUnique</w:t>
            </w:r>
            <w:proofErr w:type="spellEnd"/>
            <w:r>
              <w:t>: N/A</w:t>
            </w:r>
          </w:p>
          <w:p w14:paraId="3F3F41DC" w14:textId="77777777" w:rsidR="00F17312" w:rsidRDefault="00F17312" w:rsidP="00F17312">
            <w:pPr>
              <w:pStyle w:val="TAL"/>
            </w:pPr>
            <w:proofErr w:type="spellStart"/>
            <w:r>
              <w:t>defaultValue</w:t>
            </w:r>
            <w:proofErr w:type="spellEnd"/>
            <w:r>
              <w:t>: None</w:t>
            </w:r>
          </w:p>
          <w:p w14:paraId="78CE7966" w14:textId="77777777" w:rsidR="00F17312" w:rsidRDefault="00F17312" w:rsidP="00F17312">
            <w:pPr>
              <w:pStyle w:val="TAL"/>
            </w:pPr>
            <w:proofErr w:type="spellStart"/>
            <w:r>
              <w:t>isNullable</w:t>
            </w:r>
            <w:proofErr w:type="spellEnd"/>
            <w:r>
              <w:t>: False</w:t>
            </w:r>
          </w:p>
        </w:tc>
      </w:tr>
      <w:tr w:rsidR="00F17312" w14:paraId="5B3C1F4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B3774"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BCB3A34"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E84A74A" w14:textId="77777777" w:rsidR="00F17312" w:rsidRDefault="00F17312" w:rsidP="00F17312">
            <w:pPr>
              <w:keepNext/>
              <w:keepLines/>
              <w:spacing w:after="0"/>
              <w:rPr>
                <w:rFonts w:ascii="Arial" w:hAnsi="Arial" w:cs="Arial"/>
                <w:sz w:val="18"/>
                <w:szCs w:val="18"/>
                <w:lang w:eastAsia="en-GB"/>
              </w:rPr>
            </w:pPr>
          </w:p>
          <w:p w14:paraId="4212D03F" w14:textId="77777777" w:rsidR="00F17312" w:rsidRDefault="00F17312" w:rsidP="00F17312">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CBDF38" w14:textId="2E5FA48E"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6389728" w14:textId="640B9C84" w:rsidR="006971BD" w:rsidRDefault="006971BD" w:rsidP="00F17312">
            <w:pPr>
              <w:keepNext/>
              <w:keepLines/>
              <w:spacing w:after="0"/>
              <w:rPr>
                <w:rFonts w:ascii="Arial" w:hAnsi="Arial" w:cs="Arial"/>
                <w:sz w:val="18"/>
                <w:szCs w:val="18"/>
                <w:lang w:eastAsia="en-GB"/>
              </w:rPr>
            </w:pPr>
          </w:p>
          <w:p w14:paraId="2C805CA1" w14:textId="661F8232" w:rsidR="006971BD" w:rsidRDefault="006971BD" w:rsidP="00F17312">
            <w:pPr>
              <w:keepNext/>
              <w:keepLines/>
              <w:spacing w:after="0"/>
              <w:rPr>
                <w:rFonts w:ascii="Arial" w:hAnsi="Arial" w:cs="Arial"/>
                <w:sz w:val="18"/>
                <w:szCs w:val="18"/>
                <w:lang w:eastAsia="en-GB"/>
              </w:rPr>
            </w:pPr>
            <w:r>
              <w:rPr>
                <w:rFonts w:ascii="Arial" w:hAnsi="Arial" w:cs="Arial"/>
                <w:sz w:val="18"/>
                <w:szCs w:val="18"/>
                <w:lang w:eastAsia="en-GB"/>
              </w:rPr>
              <w:t>See NOTE 10.</w:t>
            </w:r>
          </w:p>
          <w:p w14:paraId="363F5B7C" w14:textId="77777777" w:rsidR="00F17312" w:rsidRDefault="00F17312" w:rsidP="00F17312">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A56C5A" w14:textId="77777777" w:rsidR="00F17312" w:rsidRDefault="00F17312" w:rsidP="00F17312">
            <w:pPr>
              <w:pStyle w:val="TAL"/>
            </w:pPr>
            <w:r>
              <w:t>type: Integer</w:t>
            </w:r>
          </w:p>
          <w:p w14:paraId="603A9D66" w14:textId="77777777" w:rsidR="00F17312" w:rsidRDefault="00F17312" w:rsidP="00F17312">
            <w:pPr>
              <w:pStyle w:val="TAL"/>
            </w:pPr>
            <w:r>
              <w:t xml:space="preserve">multiplicity: </w:t>
            </w:r>
            <w:r>
              <w:rPr>
                <w:lang w:eastAsia="zh-CN"/>
              </w:rPr>
              <w:t>1</w:t>
            </w:r>
          </w:p>
          <w:p w14:paraId="43B530B0" w14:textId="77777777" w:rsidR="00F17312" w:rsidRDefault="00F17312" w:rsidP="00F17312">
            <w:pPr>
              <w:pStyle w:val="TAL"/>
            </w:pPr>
            <w:proofErr w:type="spellStart"/>
            <w:r>
              <w:t>isOrdered</w:t>
            </w:r>
            <w:proofErr w:type="spellEnd"/>
            <w:r>
              <w:t>: N/A</w:t>
            </w:r>
          </w:p>
          <w:p w14:paraId="1919B997" w14:textId="77777777" w:rsidR="00F17312" w:rsidRDefault="00F17312" w:rsidP="00F17312">
            <w:pPr>
              <w:pStyle w:val="TAL"/>
            </w:pPr>
            <w:proofErr w:type="spellStart"/>
            <w:r>
              <w:t>isUnique</w:t>
            </w:r>
            <w:proofErr w:type="spellEnd"/>
            <w:r>
              <w:t>: N/A</w:t>
            </w:r>
          </w:p>
          <w:p w14:paraId="0AF18DAE" w14:textId="77777777" w:rsidR="00F17312" w:rsidRDefault="00F17312" w:rsidP="00F17312">
            <w:pPr>
              <w:pStyle w:val="TAL"/>
            </w:pPr>
            <w:proofErr w:type="spellStart"/>
            <w:r>
              <w:t>defaultValue</w:t>
            </w:r>
            <w:proofErr w:type="spellEnd"/>
            <w:r>
              <w:t>: None</w:t>
            </w:r>
          </w:p>
          <w:p w14:paraId="6FD50C0C" w14:textId="77777777" w:rsidR="00F17312" w:rsidRDefault="00F17312" w:rsidP="00F17312">
            <w:pPr>
              <w:pStyle w:val="TAL"/>
            </w:pPr>
            <w:proofErr w:type="spellStart"/>
            <w:r>
              <w:t>isNullable</w:t>
            </w:r>
            <w:proofErr w:type="spellEnd"/>
            <w:r>
              <w:t>: False</w:t>
            </w:r>
          </w:p>
        </w:tc>
      </w:tr>
      <w:tr w:rsidR="00F17312" w14:paraId="69FB8DC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87E19"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B5A4B5E" w14:textId="77777777" w:rsidR="00F17312" w:rsidRDefault="00F17312" w:rsidP="00F17312">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220A172A" w14:textId="77777777" w:rsidR="00F17312" w:rsidRDefault="00F17312" w:rsidP="00F17312">
            <w:pPr>
              <w:pStyle w:val="TAL"/>
              <w:rPr>
                <w:lang w:eastAsia="zh-CN"/>
              </w:rPr>
            </w:pPr>
            <w:r>
              <w:t>type</w:t>
            </w:r>
            <w:r>
              <w:rPr>
                <w:lang w:eastAsia="zh-CN"/>
              </w:rPr>
              <w:t>: TAI</w:t>
            </w:r>
          </w:p>
          <w:p w14:paraId="78275AB4" w14:textId="77777777" w:rsidR="00F17312" w:rsidRDefault="00F17312" w:rsidP="00F17312">
            <w:pPr>
              <w:pStyle w:val="TAL"/>
            </w:pPr>
            <w:r>
              <w:t>multiplicity: 1</w:t>
            </w:r>
          </w:p>
          <w:p w14:paraId="18CFB14A" w14:textId="77777777" w:rsidR="00F17312" w:rsidRDefault="00F17312" w:rsidP="00F17312">
            <w:pPr>
              <w:pStyle w:val="TAL"/>
            </w:pPr>
            <w:proofErr w:type="spellStart"/>
            <w:r>
              <w:t>isOrdered</w:t>
            </w:r>
            <w:proofErr w:type="spellEnd"/>
            <w:r>
              <w:t>: N/A</w:t>
            </w:r>
          </w:p>
          <w:p w14:paraId="72D12E22" w14:textId="77777777" w:rsidR="00F17312" w:rsidRDefault="00F17312" w:rsidP="00F17312">
            <w:pPr>
              <w:pStyle w:val="TAL"/>
            </w:pPr>
            <w:proofErr w:type="spellStart"/>
            <w:r>
              <w:t>isUnique</w:t>
            </w:r>
            <w:proofErr w:type="spellEnd"/>
            <w:r>
              <w:t>: N/A</w:t>
            </w:r>
          </w:p>
          <w:p w14:paraId="5DE3CEC7" w14:textId="77777777" w:rsidR="00F17312" w:rsidRDefault="00F17312" w:rsidP="00F17312">
            <w:pPr>
              <w:pStyle w:val="TAL"/>
            </w:pPr>
            <w:proofErr w:type="spellStart"/>
            <w:r>
              <w:t>defaultValue</w:t>
            </w:r>
            <w:proofErr w:type="spellEnd"/>
            <w:r>
              <w:t>: None</w:t>
            </w:r>
          </w:p>
          <w:p w14:paraId="07808F06" w14:textId="77777777" w:rsidR="00F17312" w:rsidRDefault="00F17312" w:rsidP="00F17312">
            <w:pPr>
              <w:pStyle w:val="TAL"/>
            </w:pPr>
            <w:proofErr w:type="spellStart"/>
            <w:r>
              <w:t>isNullable</w:t>
            </w:r>
            <w:proofErr w:type="spellEnd"/>
            <w:r>
              <w:t>: False</w:t>
            </w:r>
          </w:p>
        </w:tc>
      </w:tr>
      <w:tr w:rsidR="00F17312" w14:paraId="4F6DD8A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AF8C3"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sz w:val="18"/>
                <w:lang w:val="en-GB"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2A63923" w14:textId="77777777" w:rsidR="00F17312" w:rsidRDefault="00F17312" w:rsidP="00F17312">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6DEAEDEC" w14:textId="77777777" w:rsidR="00F17312" w:rsidRDefault="00F17312" w:rsidP="00F17312">
            <w:pPr>
              <w:pStyle w:val="TAL"/>
            </w:pPr>
          </w:p>
          <w:p w14:paraId="68B65A76" w14:textId="77777777" w:rsidR="00F17312" w:rsidRDefault="00F17312" w:rsidP="00F17312">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36B95814" w14:textId="77777777" w:rsidR="00F17312" w:rsidRDefault="00F17312" w:rsidP="00F17312">
            <w:pPr>
              <w:pStyle w:val="TAL"/>
            </w:pPr>
          </w:p>
          <w:p w14:paraId="7F74D0BA" w14:textId="77777777" w:rsidR="00F17312" w:rsidRDefault="00F17312" w:rsidP="00F17312">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MnS consumer.</w:t>
            </w:r>
          </w:p>
          <w:p w14:paraId="3F786B21" w14:textId="77777777" w:rsidR="00F17312" w:rsidRDefault="00F17312" w:rsidP="00F17312">
            <w:pPr>
              <w:pStyle w:val="TAL"/>
              <w:rPr>
                <w:lang w:eastAsia="zh-CN"/>
              </w:rPr>
            </w:pPr>
          </w:p>
          <w:p w14:paraId="09B298B3" w14:textId="77777777" w:rsidR="00F17312" w:rsidRDefault="00F17312" w:rsidP="00F17312">
            <w:pPr>
              <w:pStyle w:val="TAL"/>
              <w:rPr>
                <w:lang w:eastAsia="zh-CN"/>
              </w:rPr>
            </w:pPr>
            <w:proofErr w:type="spellStart"/>
            <w:r>
              <w:rPr>
                <w:lang w:eastAsia="zh-CN"/>
              </w:rPr>
              <w:t>allowedValues</w:t>
            </w:r>
            <w:proofErr w:type="spellEnd"/>
            <w:r>
              <w:rPr>
                <w:lang w:eastAsia="zh-CN"/>
              </w:rPr>
              <w:t>: TRUE,FALSE</w:t>
            </w:r>
          </w:p>
          <w:p w14:paraId="2398B7FD"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D717CA" w14:textId="77777777" w:rsidR="00F17312" w:rsidRDefault="00F17312" w:rsidP="00F17312">
            <w:pPr>
              <w:pStyle w:val="TAL"/>
            </w:pPr>
            <w:r>
              <w:t xml:space="preserve">type: </w:t>
            </w:r>
            <w:r>
              <w:rPr>
                <w:rFonts w:cs="Arial"/>
                <w:szCs w:val="18"/>
              </w:rPr>
              <w:t>Boolean</w:t>
            </w:r>
          </w:p>
          <w:p w14:paraId="3AB860AC" w14:textId="77777777" w:rsidR="00F17312" w:rsidRDefault="00F17312" w:rsidP="00F17312">
            <w:pPr>
              <w:pStyle w:val="TAL"/>
            </w:pPr>
            <w:r>
              <w:t>multiplicity: 1</w:t>
            </w:r>
          </w:p>
          <w:p w14:paraId="4E617A7A" w14:textId="77777777" w:rsidR="00F17312" w:rsidRDefault="00F17312" w:rsidP="00F17312">
            <w:pPr>
              <w:pStyle w:val="TAL"/>
            </w:pPr>
            <w:proofErr w:type="spellStart"/>
            <w:r>
              <w:t>isOrdered</w:t>
            </w:r>
            <w:proofErr w:type="spellEnd"/>
            <w:r>
              <w:t>: N/A</w:t>
            </w:r>
          </w:p>
          <w:p w14:paraId="0CA48BEA" w14:textId="77777777" w:rsidR="00F17312" w:rsidRDefault="00F17312" w:rsidP="00F17312">
            <w:pPr>
              <w:pStyle w:val="TAL"/>
            </w:pPr>
            <w:proofErr w:type="spellStart"/>
            <w:r>
              <w:t>isUnique</w:t>
            </w:r>
            <w:proofErr w:type="spellEnd"/>
            <w:r>
              <w:t>: N/A</w:t>
            </w:r>
          </w:p>
          <w:p w14:paraId="1F985193" w14:textId="77777777" w:rsidR="00F17312" w:rsidRDefault="00F17312" w:rsidP="00F17312">
            <w:pPr>
              <w:pStyle w:val="TAL"/>
            </w:pPr>
            <w:proofErr w:type="spellStart"/>
            <w:r>
              <w:t>defaultValue</w:t>
            </w:r>
            <w:proofErr w:type="spellEnd"/>
            <w:r>
              <w:t>: None</w:t>
            </w:r>
          </w:p>
          <w:p w14:paraId="317E2568" w14:textId="77777777" w:rsidR="00F17312" w:rsidRDefault="00F17312" w:rsidP="00F17312">
            <w:pPr>
              <w:pStyle w:val="TAL"/>
            </w:pPr>
            <w:proofErr w:type="spellStart"/>
            <w:r>
              <w:t>isNullable</w:t>
            </w:r>
            <w:proofErr w:type="spellEnd"/>
            <w:r>
              <w:t>: False</w:t>
            </w:r>
          </w:p>
        </w:tc>
      </w:tr>
      <w:tr w:rsidR="00F17312" w14:paraId="272A174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E5324"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A68744D" w14:textId="77777777" w:rsidR="00F17312" w:rsidRDefault="00F17312" w:rsidP="00F17312">
            <w:pPr>
              <w:pStyle w:val="TAL"/>
            </w:pPr>
            <w:r>
              <w:t>This indicates if HO is allowed or prohibited.</w:t>
            </w:r>
          </w:p>
          <w:p w14:paraId="7442A136" w14:textId="77777777" w:rsidR="00F17312" w:rsidRDefault="00F17312" w:rsidP="00F17312">
            <w:pPr>
              <w:pStyle w:val="TAL"/>
            </w:pPr>
          </w:p>
          <w:p w14:paraId="3B2F7C65" w14:textId="77777777" w:rsidR="00F17312" w:rsidRDefault="00F17312" w:rsidP="00F17312">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7C3F833" w14:textId="77777777" w:rsidR="00F17312" w:rsidRDefault="00F17312" w:rsidP="00F17312">
            <w:pPr>
              <w:pStyle w:val="TAL"/>
            </w:pPr>
          </w:p>
          <w:p w14:paraId="24157746" w14:textId="77777777" w:rsidR="00F17312" w:rsidRDefault="00F17312" w:rsidP="00F17312">
            <w:pPr>
              <w:pStyle w:val="TAL"/>
              <w:rPr>
                <w:lang w:eastAsia="zh-CN"/>
              </w:rPr>
            </w:pPr>
            <w:r>
              <w:t>If FALSE, handover shall not be allowed.</w:t>
            </w:r>
          </w:p>
          <w:p w14:paraId="668D7B7D" w14:textId="77777777" w:rsidR="00F17312" w:rsidRDefault="00F17312" w:rsidP="00F17312">
            <w:pPr>
              <w:pStyle w:val="TAL"/>
              <w:rPr>
                <w:lang w:eastAsia="zh-CN"/>
              </w:rPr>
            </w:pPr>
          </w:p>
          <w:p w14:paraId="5CC75A0D" w14:textId="77777777" w:rsidR="00F17312" w:rsidRDefault="00F17312" w:rsidP="00F17312">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6D69749" w14:textId="77777777" w:rsidR="00F17312" w:rsidRDefault="00F17312" w:rsidP="00F17312">
            <w:pPr>
              <w:pStyle w:val="TAL"/>
            </w:pPr>
            <w:r>
              <w:t xml:space="preserve">type: </w:t>
            </w:r>
            <w:r>
              <w:rPr>
                <w:rFonts w:cs="Arial"/>
                <w:szCs w:val="18"/>
              </w:rPr>
              <w:t>Boolean</w:t>
            </w:r>
          </w:p>
          <w:p w14:paraId="5176C14E" w14:textId="77777777" w:rsidR="00F17312" w:rsidRDefault="00F17312" w:rsidP="00F17312">
            <w:pPr>
              <w:pStyle w:val="TAL"/>
            </w:pPr>
            <w:r>
              <w:t>multiplicity: 1</w:t>
            </w:r>
          </w:p>
          <w:p w14:paraId="53E2BBDB" w14:textId="77777777" w:rsidR="00F17312" w:rsidRDefault="00F17312" w:rsidP="00F17312">
            <w:pPr>
              <w:pStyle w:val="TAL"/>
            </w:pPr>
            <w:proofErr w:type="spellStart"/>
            <w:r>
              <w:t>isOrdered</w:t>
            </w:r>
            <w:proofErr w:type="spellEnd"/>
            <w:r>
              <w:t>: N/A</w:t>
            </w:r>
          </w:p>
          <w:p w14:paraId="3C4D9753" w14:textId="77777777" w:rsidR="00F17312" w:rsidRDefault="00F17312" w:rsidP="00F17312">
            <w:pPr>
              <w:pStyle w:val="TAL"/>
            </w:pPr>
            <w:proofErr w:type="spellStart"/>
            <w:r>
              <w:t>isUnique</w:t>
            </w:r>
            <w:proofErr w:type="spellEnd"/>
            <w:r>
              <w:t>: N/A</w:t>
            </w:r>
          </w:p>
          <w:p w14:paraId="07B33208" w14:textId="77777777" w:rsidR="00F17312" w:rsidRDefault="00F17312" w:rsidP="00F17312">
            <w:pPr>
              <w:pStyle w:val="TAL"/>
            </w:pPr>
            <w:proofErr w:type="spellStart"/>
            <w:r>
              <w:t>defaultValue</w:t>
            </w:r>
            <w:proofErr w:type="spellEnd"/>
            <w:r>
              <w:t>: None</w:t>
            </w:r>
          </w:p>
          <w:p w14:paraId="00931F72" w14:textId="77777777" w:rsidR="00F17312" w:rsidRDefault="00F17312" w:rsidP="00F17312">
            <w:pPr>
              <w:pStyle w:val="TAL"/>
            </w:pPr>
            <w:proofErr w:type="spellStart"/>
            <w:r>
              <w:t>isNullable</w:t>
            </w:r>
            <w:proofErr w:type="spellEnd"/>
            <w:r>
              <w:t>: False</w:t>
            </w:r>
          </w:p>
        </w:tc>
      </w:tr>
      <w:tr w:rsidR="00F17312" w14:paraId="53E8930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BE7D9" w14:textId="77777777" w:rsidR="00F17312" w:rsidRDefault="00F17312" w:rsidP="00F17312">
            <w:pPr>
              <w:pStyle w:val="Default"/>
              <w:rPr>
                <w:rFonts w:ascii="Courier New" w:hAnsi="Courier New" w:cs="Courier New"/>
                <w:sz w:val="18"/>
                <w:szCs w:val="18"/>
                <w:lang w:val="en-GB" w:eastAsia="zh-CN"/>
              </w:rPr>
            </w:pPr>
            <w:proofErr w:type="spellStart"/>
            <w:r>
              <w:rPr>
                <w:rFonts w:ascii="Courier" w:hAnsi="Courier"/>
                <w:sz w:val="18"/>
                <w:szCs w:val="18"/>
                <w:lang w:val="en-GB"/>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D8A21C5" w14:textId="77777777" w:rsidR="00F17312" w:rsidRDefault="00F17312" w:rsidP="00F17312">
            <w:pPr>
              <w:pStyle w:val="TAL"/>
              <w:rPr>
                <w:lang w:eastAsia="zh-CN"/>
              </w:rPr>
            </w:pPr>
            <w:r>
              <w:t xml:space="preserve">This attribute determines whether the intra-system </w:t>
            </w:r>
            <w:r>
              <w:rPr>
                <w:lang w:eastAsia="zh-CN"/>
              </w:rPr>
              <w:t>ANR function</w:t>
            </w:r>
            <w:r>
              <w:t xml:space="preserve"> is activated or deactivated.</w:t>
            </w:r>
          </w:p>
          <w:p w14:paraId="673E7205" w14:textId="77777777" w:rsidR="00F17312" w:rsidRDefault="00F17312" w:rsidP="00F17312">
            <w:pPr>
              <w:pStyle w:val="TAL"/>
              <w:rPr>
                <w:lang w:eastAsia="zh-CN"/>
              </w:rPr>
            </w:pPr>
          </w:p>
          <w:p w14:paraId="61A91E2E" w14:textId="77777777" w:rsidR="00F17312" w:rsidRDefault="00F17312" w:rsidP="00F17312">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2FF7A7EC" w14:textId="77777777" w:rsidR="00F17312" w:rsidRDefault="00F17312" w:rsidP="00F17312">
            <w:pPr>
              <w:pStyle w:val="TAL"/>
              <w:rPr>
                <w:lang w:eastAsia="zh-CN"/>
              </w:rPr>
            </w:pPr>
          </w:p>
          <w:p w14:paraId="4AF1E113" w14:textId="77777777" w:rsidR="00F17312" w:rsidRDefault="00F17312" w:rsidP="00F17312">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3C5475A9"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2B37B" w14:textId="77777777" w:rsidR="00F17312" w:rsidRDefault="00F17312" w:rsidP="00F17312">
            <w:pPr>
              <w:pStyle w:val="TAL"/>
            </w:pPr>
            <w:r>
              <w:t>type: Boolean</w:t>
            </w:r>
          </w:p>
          <w:p w14:paraId="271C3C6B" w14:textId="77777777" w:rsidR="00F17312" w:rsidRDefault="00F17312" w:rsidP="00F17312">
            <w:pPr>
              <w:pStyle w:val="TAL"/>
            </w:pPr>
            <w:r>
              <w:t>multiplicity: 1</w:t>
            </w:r>
          </w:p>
          <w:p w14:paraId="01469A55" w14:textId="77777777" w:rsidR="00F17312" w:rsidRDefault="00F17312" w:rsidP="00F17312">
            <w:pPr>
              <w:pStyle w:val="TAL"/>
            </w:pPr>
            <w:proofErr w:type="spellStart"/>
            <w:r>
              <w:t>isOrdered</w:t>
            </w:r>
            <w:proofErr w:type="spellEnd"/>
            <w:r>
              <w:t>: N/A</w:t>
            </w:r>
          </w:p>
          <w:p w14:paraId="0C9B70F8" w14:textId="77777777" w:rsidR="00F17312" w:rsidRDefault="00F17312" w:rsidP="00F17312">
            <w:pPr>
              <w:pStyle w:val="TAL"/>
            </w:pPr>
            <w:proofErr w:type="spellStart"/>
            <w:r>
              <w:t>isUnique</w:t>
            </w:r>
            <w:proofErr w:type="spellEnd"/>
            <w:r>
              <w:t>: N/A</w:t>
            </w:r>
          </w:p>
          <w:p w14:paraId="42499583" w14:textId="77777777" w:rsidR="00F17312" w:rsidRDefault="00F17312" w:rsidP="00F17312">
            <w:pPr>
              <w:pStyle w:val="TAL"/>
            </w:pPr>
            <w:proofErr w:type="spellStart"/>
            <w:r>
              <w:t>defaultValue</w:t>
            </w:r>
            <w:proofErr w:type="spellEnd"/>
            <w:r>
              <w:t>: None</w:t>
            </w:r>
          </w:p>
          <w:p w14:paraId="1BF9A982" w14:textId="77777777" w:rsidR="00F17312" w:rsidRDefault="00F17312" w:rsidP="00F17312">
            <w:pPr>
              <w:pStyle w:val="TAL"/>
            </w:pPr>
            <w:proofErr w:type="spellStart"/>
            <w:r>
              <w:t>isNullable</w:t>
            </w:r>
            <w:proofErr w:type="spellEnd"/>
            <w:r>
              <w:t>: False</w:t>
            </w:r>
          </w:p>
        </w:tc>
      </w:tr>
      <w:tr w:rsidR="00F17312" w14:paraId="580A36B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D533B" w14:textId="77777777" w:rsidR="00F17312" w:rsidRDefault="00F17312" w:rsidP="00F17312">
            <w:pPr>
              <w:pStyle w:val="Default"/>
              <w:rPr>
                <w:rFonts w:ascii="Courier New" w:hAnsi="Courier New" w:cs="Courier New"/>
                <w:sz w:val="18"/>
                <w:szCs w:val="18"/>
                <w:lang w:val="en-GB" w:eastAsia="zh-CN"/>
              </w:rPr>
            </w:pPr>
            <w:proofErr w:type="spellStart"/>
            <w:r>
              <w:rPr>
                <w:rFonts w:ascii="Courier" w:hAnsi="Courier"/>
                <w:sz w:val="18"/>
                <w:szCs w:val="18"/>
                <w:lang w:val="en-GB"/>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34EB030" w14:textId="77777777" w:rsidR="00F17312" w:rsidRDefault="00F17312" w:rsidP="00F17312">
            <w:pPr>
              <w:pStyle w:val="TAL"/>
              <w:rPr>
                <w:lang w:eastAsia="zh-CN"/>
              </w:rPr>
            </w:pPr>
            <w:r>
              <w:t xml:space="preserve">This attribute determines whether the inter-system </w:t>
            </w:r>
            <w:r>
              <w:rPr>
                <w:lang w:eastAsia="zh-CN"/>
              </w:rPr>
              <w:t>ANR function</w:t>
            </w:r>
            <w:r>
              <w:t xml:space="preserve"> is activated or deactivated.</w:t>
            </w:r>
          </w:p>
          <w:p w14:paraId="3CC9EC4B" w14:textId="77777777" w:rsidR="00F17312" w:rsidRDefault="00F17312" w:rsidP="00F17312">
            <w:pPr>
              <w:pStyle w:val="TAL"/>
              <w:rPr>
                <w:lang w:eastAsia="zh-CN"/>
              </w:rPr>
            </w:pPr>
          </w:p>
          <w:p w14:paraId="297ABE55" w14:textId="77777777" w:rsidR="00F17312" w:rsidRDefault="00F17312" w:rsidP="00F17312">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4E4887C" w14:textId="77777777" w:rsidR="00F17312" w:rsidRDefault="00F17312" w:rsidP="00F17312">
            <w:pPr>
              <w:pStyle w:val="TAL"/>
              <w:rPr>
                <w:szCs w:val="18"/>
                <w:lang w:eastAsia="zh-CN"/>
              </w:rPr>
            </w:pPr>
          </w:p>
          <w:p w14:paraId="2E54F36F" w14:textId="77777777" w:rsidR="00F17312" w:rsidRDefault="00F17312" w:rsidP="00F1731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0BC2DE" w14:textId="77777777" w:rsidR="00F17312" w:rsidRDefault="00F17312" w:rsidP="00F17312">
            <w:pPr>
              <w:pStyle w:val="TAL"/>
            </w:pPr>
            <w:r>
              <w:t>type: Boolean</w:t>
            </w:r>
          </w:p>
          <w:p w14:paraId="3A3F7473" w14:textId="77777777" w:rsidR="00F17312" w:rsidRDefault="00F17312" w:rsidP="00F17312">
            <w:pPr>
              <w:pStyle w:val="TAL"/>
            </w:pPr>
            <w:r>
              <w:t>multiplicity: 1</w:t>
            </w:r>
          </w:p>
          <w:p w14:paraId="2F63234A" w14:textId="77777777" w:rsidR="00F17312" w:rsidRDefault="00F17312" w:rsidP="00F17312">
            <w:pPr>
              <w:pStyle w:val="TAL"/>
            </w:pPr>
            <w:proofErr w:type="spellStart"/>
            <w:r>
              <w:t>isOrdered</w:t>
            </w:r>
            <w:proofErr w:type="spellEnd"/>
            <w:r>
              <w:t>: N/A</w:t>
            </w:r>
          </w:p>
          <w:p w14:paraId="094D9A9D" w14:textId="77777777" w:rsidR="00F17312" w:rsidRDefault="00F17312" w:rsidP="00F17312">
            <w:pPr>
              <w:pStyle w:val="TAL"/>
            </w:pPr>
            <w:proofErr w:type="spellStart"/>
            <w:r>
              <w:t>isUnique</w:t>
            </w:r>
            <w:proofErr w:type="spellEnd"/>
            <w:r>
              <w:t>: N/A</w:t>
            </w:r>
          </w:p>
          <w:p w14:paraId="01312C84" w14:textId="77777777" w:rsidR="00F17312" w:rsidRDefault="00F17312" w:rsidP="00F17312">
            <w:pPr>
              <w:pStyle w:val="TAL"/>
            </w:pPr>
            <w:proofErr w:type="spellStart"/>
            <w:r>
              <w:t>defaultValue</w:t>
            </w:r>
            <w:proofErr w:type="spellEnd"/>
            <w:r>
              <w:t>: None</w:t>
            </w:r>
          </w:p>
          <w:p w14:paraId="56856F43" w14:textId="77777777" w:rsidR="00F17312" w:rsidRDefault="00F17312" w:rsidP="00F17312">
            <w:pPr>
              <w:pStyle w:val="TAL"/>
            </w:pPr>
            <w:proofErr w:type="spellStart"/>
            <w:r>
              <w:t>isNullable</w:t>
            </w:r>
            <w:proofErr w:type="spellEnd"/>
            <w:r>
              <w:t>: False</w:t>
            </w:r>
          </w:p>
        </w:tc>
      </w:tr>
      <w:tr w:rsidR="00F17312" w14:paraId="5BFA96D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27DA0"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DFA26DB" w14:textId="780F4003" w:rsidR="00F17312" w:rsidRDefault="00F17312" w:rsidP="00F17312">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0B1A78F" w14:textId="77777777" w:rsidR="00F17312" w:rsidRDefault="00F17312" w:rsidP="00F17312">
            <w:pPr>
              <w:pStyle w:val="TAL"/>
              <w:rPr>
                <w:rFonts w:cs="Arial"/>
                <w:szCs w:val="18"/>
                <w:lang w:eastAsia="zh-CN"/>
              </w:rPr>
            </w:pPr>
          </w:p>
          <w:p w14:paraId="3A75C023" w14:textId="77777777" w:rsidR="00F17312" w:rsidRDefault="00F17312" w:rsidP="00F1731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58D87B" w14:textId="77777777" w:rsidR="00F17312" w:rsidRDefault="00F17312" w:rsidP="00F17312">
            <w:pPr>
              <w:pStyle w:val="TAL"/>
              <w:rPr>
                <w:rFonts w:cs="Arial"/>
                <w:szCs w:val="18"/>
                <w:lang w:eastAsia="zh-CN"/>
              </w:rPr>
            </w:pPr>
            <w:r>
              <w:t xml:space="preserve"> type: Boolean</w:t>
            </w:r>
          </w:p>
          <w:p w14:paraId="3575BCDA" w14:textId="77777777" w:rsidR="00F17312" w:rsidRDefault="00F17312" w:rsidP="00F17312">
            <w:pPr>
              <w:pStyle w:val="TAL"/>
              <w:rPr>
                <w:rFonts w:cs="Arial"/>
                <w:szCs w:val="18"/>
                <w:lang w:eastAsia="zh-CN"/>
              </w:rPr>
            </w:pPr>
            <w:r>
              <w:rPr>
                <w:rFonts w:cs="Arial"/>
                <w:szCs w:val="18"/>
                <w:lang w:eastAsia="zh-CN"/>
              </w:rPr>
              <w:t>multiplicity: 1</w:t>
            </w:r>
          </w:p>
          <w:p w14:paraId="00DACCB1" w14:textId="77777777" w:rsidR="00F17312" w:rsidRDefault="00F17312" w:rsidP="00F1731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4EB5F71" w14:textId="77777777" w:rsidR="00F17312" w:rsidRDefault="00F17312" w:rsidP="00F1731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4B95449" w14:textId="77777777" w:rsidR="00F17312" w:rsidRDefault="00F17312" w:rsidP="00F1731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4E3387B" w14:textId="77777777" w:rsidR="00F17312" w:rsidRDefault="00F17312" w:rsidP="00F17312">
            <w:pPr>
              <w:pStyle w:val="TAL"/>
            </w:pPr>
            <w:proofErr w:type="spellStart"/>
            <w:r>
              <w:rPr>
                <w:rFonts w:cs="Arial"/>
                <w:szCs w:val="18"/>
                <w:lang w:eastAsia="zh-CN"/>
              </w:rPr>
              <w:t>isNullable</w:t>
            </w:r>
            <w:proofErr w:type="spellEnd"/>
            <w:r>
              <w:rPr>
                <w:rFonts w:cs="Arial"/>
                <w:szCs w:val="18"/>
                <w:lang w:eastAsia="zh-CN"/>
              </w:rPr>
              <w:t>: False</w:t>
            </w:r>
          </w:p>
        </w:tc>
      </w:tr>
      <w:tr w:rsidR="00F17312" w14:paraId="736D6EC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A3709"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69E2830" w14:textId="7C17B3F7" w:rsidR="00F17312" w:rsidRDefault="00F17312" w:rsidP="00F17312">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C78A40F" w14:textId="77777777" w:rsidR="00F17312" w:rsidRDefault="00F17312" w:rsidP="00F17312">
            <w:pPr>
              <w:pStyle w:val="TAL"/>
              <w:rPr>
                <w:rFonts w:cs="Arial"/>
                <w:szCs w:val="18"/>
                <w:lang w:eastAsia="zh-CN"/>
              </w:rPr>
            </w:pPr>
          </w:p>
          <w:p w14:paraId="1B3ABF80" w14:textId="77777777" w:rsidR="00F17312" w:rsidRDefault="00F17312" w:rsidP="00F1731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D14221" w14:textId="77777777" w:rsidR="00F17312" w:rsidRDefault="00F17312" w:rsidP="00F17312">
            <w:pPr>
              <w:pStyle w:val="TAL"/>
              <w:rPr>
                <w:rFonts w:cs="Arial"/>
                <w:szCs w:val="18"/>
                <w:lang w:eastAsia="zh-CN"/>
              </w:rPr>
            </w:pPr>
            <w:r>
              <w:t xml:space="preserve"> type: Boolean</w:t>
            </w:r>
          </w:p>
          <w:p w14:paraId="71E2C167" w14:textId="77777777" w:rsidR="00F17312" w:rsidRDefault="00F17312" w:rsidP="00F17312">
            <w:pPr>
              <w:pStyle w:val="TAL"/>
              <w:rPr>
                <w:rFonts w:cs="Arial"/>
                <w:szCs w:val="18"/>
                <w:lang w:eastAsia="zh-CN"/>
              </w:rPr>
            </w:pPr>
            <w:r>
              <w:rPr>
                <w:rFonts w:cs="Arial"/>
                <w:szCs w:val="18"/>
                <w:lang w:eastAsia="zh-CN"/>
              </w:rPr>
              <w:t>multiplicity: 1</w:t>
            </w:r>
          </w:p>
          <w:p w14:paraId="23228F52" w14:textId="77777777" w:rsidR="00F17312" w:rsidRDefault="00F17312" w:rsidP="00F1731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FE0FCD9" w14:textId="77777777" w:rsidR="00F17312" w:rsidRDefault="00F17312" w:rsidP="00F1731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5511CA5" w14:textId="77777777" w:rsidR="00F17312" w:rsidRDefault="00F17312" w:rsidP="00F1731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3C4E40C" w14:textId="77777777" w:rsidR="00F17312" w:rsidRDefault="00F17312" w:rsidP="00F17312">
            <w:pPr>
              <w:pStyle w:val="TAL"/>
            </w:pPr>
            <w:proofErr w:type="spellStart"/>
            <w:r>
              <w:rPr>
                <w:rFonts w:cs="Arial"/>
                <w:szCs w:val="18"/>
                <w:lang w:eastAsia="zh-CN"/>
              </w:rPr>
              <w:t>isNullable</w:t>
            </w:r>
            <w:proofErr w:type="spellEnd"/>
            <w:r>
              <w:rPr>
                <w:rFonts w:cs="Arial"/>
                <w:szCs w:val="18"/>
                <w:lang w:eastAsia="zh-CN"/>
              </w:rPr>
              <w:t>: False</w:t>
            </w:r>
          </w:p>
        </w:tc>
      </w:tr>
      <w:tr w:rsidR="00F17312" w14:paraId="0B47461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0DBDB"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B3F46AF" w14:textId="2F3905C3" w:rsidR="00F17312" w:rsidRDefault="00F17312" w:rsidP="00F17312">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5879784" w14:textId="77777777" w:rsidR="00F17312" w:rsidRDefault="00F17312" w:rsidP="00F17312">
            <w:pPr>
              <w:pStyle w:val="TAL"/>
              <w:rPr>
                <w:lang w:eastAsia="zh-CN"/>
              </w:rPr>
            </w:pPr>
          </w:p>
          <w:p w14:paraId="7DCC8B2D" w14:textId="77777777" w:rsidR="00F17312" w:rsidRDefault="00F17312" w:rsidP="00F17312">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2B043097" w14:textId="77777777" w:rsidR="00F17312" w:rsidRDefault="00F17312" w:rsidP="00F17312">
            <w:pPr>
              <w:pStyle w:val="TAL"/>
            </w:pPr>
            <w:r>
              <w:t xml:space="preserve"> type: enumeration</w:t>
            </w:r>
          </w:p>
          <w:p w14:paraId="5AC8D26B" w14:textId="77777777" w:rsidR="00F17312" w:rsidRDefault="00F17312" w:rsidP="00F17312">
            <w:pPr>
              <w:pStyle w:val="TAL"/>
            </w:pPr>
            <w:r>
              <w:t>multiplicity: 1</w:t>
            </w:r>
          </w:p>
          <w:p w14:paraId="653D2A3C" w14:textId="77777777" w:rsidR="00F17312" w:rsidRDefault="00F17312" w:rsidP="00F17312">
            <w:pPr>
              <w:pStyle w:val="TAL"/>
            </w:pPr>
            <w:proofErr w:type="spellStart"/>
            <w:r>
              <w:t>isOrdered</w:t>
            </w:r>
            <w:proofErr w:type="spellEnd"/>
            <w:r>
              <w:t>: N/A</w:t>
            </w:r>
          </w:p>
          <w:p w14:paraId="768A380E" w14:textId="77777777" w:rsidR="00F17312" w:rsidRDefault="00F17312" w:rsidP="00F17312">
            <w:pPr>
              <w:pStyle w:val="TAL"/>
            </w:pPr>
            <w:proofErr w:type="spellStart"/>
            <w:r>
              <w:t>isUnique</w:t>
            </w:r>
            <w:proofErr w:type="spellEnd"/>
            <w:r>
              <w:t>: N/A</w:t>
            </w:r>
          </w:p>
          <w:p w14:paraId="2F955F62" w14:textId="77777777" w:rsidR="00F17312" w:rsidRDefault="00F17312" w:rsidP="00F17312">
            <w:pPr>
              <w:pStyle w:val="TAL"/>
            </w:pPr>
            <w:proofErr w:type="spellStart"/>
            <w:r>
              <w:t>defaultValue</w:t>
            </w:r>
            <w:proofErr w:type="spellEnd"/>
            <w:r>
              <w:t>: None</w:t>
            </w:r>
          </w:p>
          <w:p w14:paraId="1078F477" w14:textId="77777777" w:rsidR="00F17312" w:rsidRDefault="00F17312" w:rsidP="00F17312">
            <w:pPr>
              <w:pStyle w:val="TAL"/>
            </w:pPr>
            <w:proofErr w:type="spellStart"/>
            <w:r>
              <w:t>isNullable</w:t>
            </w:r>
            <w:proofErr w:type="spellEnd"/>
            <w:r>
              <w:t>: True</w:t>
            </w:r>
          </w:p>
        </w:tc>
      </w:tr>
      <w:tr w:rsidR="00F17312" w14:paraId="543BED5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96196"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80180EC" w14:textId="77777777" w:rsidR="00F17312" w:rsidRDefault="00F17312" w:rsidP="00F17312">
            <w:pPr>
              <w:pStyle w:val="TAL"/>
            </w:pPr>
            <w:r>
              <w:t xml:space="preserve">Specifies the status regarding the energy saving in the cell. </w:t>
            </w:r>
          </w:p>
          <w:p w14:paraId="5CBBB7DF" w14:textId="77777777" w:rsidR="00F17312" w:rsidRDefault="00F17312" w:rsidP="00F17312">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2889D38F" w14:textId="77777777" w:rsidR="00F17312" w:rsidRDefault="00F17312" w:rsidP="00F17312">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4A85DDDB" w14:textId="77777777" w:rsidR="00F17312" w:rsidRDefault="00F17312" w:rsidP="00F17312">
            <w:pPr>
              <w:pStyle w:val="TAL"/>
              <w:rPr>
                <w:lang w:eastAsia="zh-CN"/>
              </w:rPr>
            </w:pPr>
          </w:p>
          <w:p w14:paraId="0C9CEA49" w14:textId="77777777" w:rsidR="00F17312" w:rsidRDefault="00F17312" w:rsidP="00F17312">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7AD4B02F"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77E7B8" w14:textId="77777777" w:rsidR="00F17312" w:rsidRDefault="00F17312" w:rsidP="00F17312">
            <w:pPr>
              <w:pStyle w:val="TAL"/>
            </w:pPr>
            <w:r>
              <w:t xml:space="preserve"> type: enumeration</w:t>
            </w:r>
          </w:p>
          <w:p w14:paraId="2F01665F" w14:textId="77777777" w:rsidR="00F17312" w:rsidRDefault="00F17312" w:rsidP="00F17312">
            <w:pPr>
              <w:pStyle w:val="TAL"/>
            </w:pPr>
            <w:r>
              <w:t>multiplicity: 1</w:t>
            </w:r>
          </w:p>
          <w:p w14:paraId="63C10CE5" w14:textId="77777777" w:rsidR="00F17312" w:rsidRDefault="00F17312" w:rsidP="00F17312">
            <w:pPr>
              <w:pStyle w:val="TAL"/>
            </w:pPr>
            <w:proofErr w:type="spellStart"/>
            <w:r>
              <w:t>isOrdered</w:t>
            </w:r>
            <w:proofErr w:type="spellEnd"/>
            <w:r>
              <w:t>: N/A</w:t>
            </w:r>
          </w:p>
          <w:p w14:paraId="0018AADA" w14:textId="77777777" w:rsidR="00F17312" w:rsidRDefault="00F17312" w:rsidP="00F17312">
            <w:pPr>
              <w:pStyle w:val="TAL"/>
            </w:pPr>
            <w:proofErr w:type="spellStart"/>
            <w:r>
              <w:t>isUnique</w:t>
            </w:r>
            <w:proofErr w:type="spellEnd"/>
            <w:r>
              <w:t>: N/A</w:t>
            </w:r>
          </w:p>
          <w:p w14:paraId="4D5F11C3" w14:textId="77777777" w:rsidR="00F17312" w:rsidRDefault="00F17312" w:rsidP="00F17312">
            <w:pPr>
              <w:pStyle w:val="TAL"/>
            </w:pPr>
            <w:proofErr w:type="spellStart"/>
            <w:r>
              <w:t>defaultValue</w:t>
            </w:r>
            <w:proofErr w:type="spellEnd"/>
            <w:r>
              <w:t>: None</w:t>
            </w:r>
          </w:p>
          <w:p w14:paraId="533931E5" w14:textId="77777777" w:rsidR="00F17312" w:rsidRDefault="00F17312" w:rsidP="00F17312">
            <w:pPr>
              <w:pStyle w:val="TAL"/>
            </w:pPr>
            <w:proofErr w:type="spellStart"/>
            <w:r>
              <w:t>isNullable</w:t>
            </w:r>
            <w:proofErr w:type="spellEnd"/>
            <w:r>
              <w:t>: True</w:t>
            </w:r>
          </w:p>
        </w:tc>
      </w:tr>
      <w:tr w:rsidR="00F17312" w14:paraId="435834A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C0F13"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AB0CCA" w14:textId="77777777" w:rsidR="00F17312" w:rsidRDefault="00F17312" w:rsidP="00F17312">
            <w:pPr>
              <w:pStyle w:val="TAL"/>
            </w:pPr>
            <w:proofErr w:type="gramStart"/>
            <w:r>
              <w:t>This attributes</w:t>
            </w:r>
            <w:proofErr w:type="gramEnd"/>
            <w:r>
              <w:t xml:space="preserve"> is relevant, if the cell acts as an original cell.</w:t>
            </w:r>
          </w:p>
          <w:p w14:paraId="4C1686C3" w14:textId="77777777" w:rsidR="00F17312" w:rsidRDefault="00F17312" w:rsidP="00F17312">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173CB777" w14:textId="77777777" w:rsidR="00F17312" w:rsidRDefault="00F17312" w:rsidP="00F17312">
            <w:pPr>
              <w:pStyle w:val="TAL"/>
              <w:rPr>
                <w:rFonts w:cs="Arial"/>
                <w:color w:val="000000"/>
                <w:szCs w:val="18"/>
                <w:lang w:eastAsia="zh-CN"/>
              </w:rPr>
            </w:pPr>
          </w:p>
          <w:p w14:paraId="0F5714CB" w14:textId="77777777" w:rsidR="00F17312" w:rsidRDefault="00F17312" w:rsidP="00F17312">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1AC56AF1" w14:textId="77777777" w:rsidR="00F17312" w:rsidRDefault="00F17312" w:rsidP="00F17312">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22A4660F" w14:textId="77777777" w:rsidR="00F17312" w:rsidRDefault="00F17312" w:rsidP="00F17312">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17EC245E"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593BF899" w14:textId="77777777" w:rsidR="00F17312" w:rsidRDefault="00F17312" w:rsidP="00F17312">
            <w:pPr>
              <w:pStyle w:val="TAL"/>
              <w:rPr>
                <w:rFonts w:cs="Arial"/>
                <w:szCs w:val="18"/>
              </w:rPr>
            </w:pPr>
            <w:r>
              <w:rPr>
                <w:rFonts w:cs="Arial"/>
                <w:szCs w:val="18"/>
              </w:rPr>
              <w:t>multiplicity: 1</w:t>
            </w:r>
          </w:p>
          <w:p w14:paraId="6CBCE63D" w14:textId="77777777" w:rsidR="00F17312" w:rsidRDefault="00F17312" w:rsidP="00F17312">
            <w:pPr>
              <w:pStyle w:val="TAL"/>
              <w:rPr>
                <w:rFonts w:cs="Arial"/>
                <w:szCs w:val="18"/>
              </w:rPr>
            </w:pPr>
            <w:proofErr w:type="spellStart"/>
            <w:r>
              <w:rPr>
                <w:rFonts w:cs="Arial"/>
                <w:szCs w:val="18"/>
              </w:rPr>
              <w:t>isOrdered</w:t>
            </w:r>
            <w:proofErr w:type="spellEnd"/>
            <w:r>
              <w:rPr>
                <w:rFonts w:cs="Arial"/>
                <w:szCs w:val="18"/>
              </w:rPr>
              <w:t>: N/A</w:t>
            </w:r>
          </w:p>
          <w:p w14:paraId="25D99824" w14:textId="77777777" w:rsidR="00F17312" w:rsidRDefault="00F17312" w:rsidP="00F17312">
            <w:pPr>
              <w:pStyle w:val="TAL"/>
              <w:rPr>
                <w:rFonts w:cs="Arial"/>
                <w:szCs w:val="18"/>
              </w:rPr>
            </w:pPr>
            <w:proofErr w:type="spellStart"/>
            <w:r>
              <w:rPr>
                <w:rFonts w:cs="Arial"/>
                <w:szCs w:val="18"/>
              </w:rPr>
              <w:t>isUnique</w:t>
            </w:r>
            <w:proofErr w:type="spellEnd"/>
            <w:r>
              <w:rPr>
                <w:rFonts w:cs="Arial"/>
                <w:szCs w:val="18"/>
              </w:rPr>
              <w:t>: N/A</w:t>
            </w:r>
          </w:p>
          <w:p w14:paraId="27AE58CC" w14:textId="77777777" w:rsidR="00F17312" w:rsidRDefault="00F17312" w:rsidP="00F17312">
            <w:pPr>
              <w:pStyle w:val="TAL"/>
              <w:rPr>
                <w:rFonts w:cs="Arial"/>
                <w:szCs w:val="18"/>
              </w:rPr>
            </w:pPr>
            <w:proofErr w:type="spellStart"/>
            <w:r>
              <w:rPr>
                <w:rFonts w:cs="Arial"/>
                <w:szCs w:val="18"/>
              </w:rPr>
              <w:t>defaultValue</w:t>
            </w:r>
            <w:proofErr w:type="spellEnd"/>
            <w:r>
              <w:rPr>
                <w:rFonts w:cs="Arial"/>
                <w:szCs w:val="18"/>
              </w:rPr>
              <w:t>: None</w:t>
            </w:r>
          </w:p>
          <w:p w14:paraId="66915B08" w14:textId="77777777" w:rsidR="00F17312" w:rsidRDefault="00F17312" w:rsidP="00F17312">
            <w:pPr>
              <w:pStyle w:val="TAL"/>
              <w:rPr>
                <w:rFonts w:cs="Arial"/>
                <w:szCs w:val="18"/>
              </w:rPr>
            </w:pPr>
            <w:proofErr w:type="spellStart"/>
            <w:r>
              <w:rPr>
                <w:rFonts w:cs="Arial"/>
                <w:szCs w:val="18"/>
              </w:rPr>
              <w:t>isNullable</w:t>
            </w:r>
            <w:proofErr w:type="spellEnd"/>
            <w:r>
              <w:rPr>
                <w:rFonts w:cs="Arial"/>
                <w:szCs w:val="18"/>
              </w:rPr>
              <w:t>: True</w:t>
            </w:r>
          </w:p>
          <w:p w14:paraId="715E2256" w14:textId="77777777" w:rsidR="00F17312" w:rsidRDefault="00F17312" w:rsidP="00F17312">
            <w:pPr>
              <w:pStyle w:val="TAL"/>
            </w:pPr>
          </w:p>
        </w:tc>
      </w:tr>
      <w:tr w:rsidR="00F17312" w14:paraId="6BB2F3E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9BF5E"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75F4FEB" w14:textId="77777777" w:rsidR="00F17312" w:rsidRDefault="00F17312" w:rsidP="00F17312">
            <w:pPr>
              <w:pStyle w:val="TAL"/>
            </w:pPr>
            <w:proofErr w:type="gramStart"/>
            <w:r>
              <w:t>This attributes</w:t>
            </w:r>
            <w:proofErr w:type="gramEnd"/>
            <w:r>
              <w:t xml:space="preserve"> is relevant, if the cell acts as a candidate cell.</w:t>
            </w:r>
          </w:p>
          <w:p w14:paraId="6E89AAE2" w14:textId="77777777" w:rsidR="00F17312" w:rsidRDefault="00F17312" w:rsidP="00F1731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326D8901" w14:textId="77777777" w:rsidR="00F17312" w:rsidRDefault="00F17312" w:rsidP="00F17312">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F2DAA3B" w14:textId="77777777" w:rsidR="00F17312" w:rsidRDefault="00F17312" w:rsidP="00F17312">
            <w:pPr>
              <w:pStyle w:val="TAL"/>
              <w:rPr>
                <w:rFonts w:cs="Arial"/>
                <w:color w:val="000000"/>
                <w:szCs w:val="18"/>
                <w:lang w:eastAsia="zh-CN"/>
              </w:rPr>
            </w:pPr>
          </w:p>
          <w:p w14:paraId="05E85C20"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3E22DE10" w14:textId="77777777" w:rsidR="00F17312" w:rsidRDefault="00F17312" w:rsidP="00F17312">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ADEC9E" w14:textId="77777777" w:rsidR="00F17312" w:rsidRDefault="00F17312" w:rsidP="00F17312">
            <w:pPr>
              <w:pStyle w:val="TAL"/>
              <w:rPr>
                <w:rFonts w:cs="Arial"/>
                <w:szCs w:val="18"/>
              </w:rPr>
            </w:pPr>
            <w:r>
              <w:rPr>
                <w:rFonts w:cs="Arial"/>
                <w:szCs w:val="18"/>
              </w:rPr>
              <w:t>type: data type</w:t>
            </w:r>
          </w:p>
          <w:p w14:paraId="5D5B5D50" w14:textId="77777777" w:rsidR="00F17312" w:rsidRDefault="00F17312" w:rsidP="00F17312">
            <w:pPr>
              <w:pStyle w:val="TAL"/>
              <w:rPr>
                <w:rFonts w:cs="Arial"/>
                <w:szCs w:val="18"/>
              </w:rPr>
            </w:pPr>
            <w:r>
              <w:rPr>
                <w:rFonts w:cs="Arial"/>
                <w:szCs w:val="18"/>
              </w:rPr>
              <w:t>multiplicity: 1</w:t>
            </w:r>
          </w:p>
          <w:p w14:paraId="15179FD4" w14:textId="77777777" w:rsidR="00F17312" w:rsidRDefault="00F17312" w:rsidP="00F17312">
            <w:pPr>
              <w:pStyle w:val="TAL"/>
              <w:rPr>
                <w:rFonts w:cs="Arial"/>
                <w:szCs w:val="18"/>
              </w:rPr>
            </w:pPr>
            <w:proofErr w:type="spellStart"/>
            <w:r>
              <w:rPr>
                <w:rFonts w:cs="Arial"/>
                <w:szCs w:val="18"/>
              </w:rPr>
              <w:t>isOrdered</w:t>
            </w:r>
            <w:proofErr w:type="spellEnd"/>
            <w:r>
              <w:rPr>
                <w:rFonts w:cs="Arial"/>
                <w:szCs w:val="18"/>
              </w:rPr>
              <w:t>: N/A</w:t>
            </w:r>
          </w:p>
          <w:p w14:paraId="465B52B8" w14:textId="77777777" w:rsidR="00F17312" w:rsidRDefault="00F17312" w:rsidP="00F17312">
            <w:pPr>
              <w:pStyle w:val="TAL"/>
              <w:rPr>
                <w:rFonts w:cs="Arial"/>
                <w:szCs w:val="18"/>
              </w:rPr>
            </w:pPr>
            <w:proofErr w:type="spellStart"/>
            <w:r>
              <w:rPr>
                <w:rFonts w:cs="Arial"/>
                <w:szCs w:val="18"/>
              </w:rPr>
              <w:t>isUnique</w:t>
            </w:r>
            <w:proofErr w:type="spellEnd"/>
            <w:r>
              <w:rPr>
                <w:rFonts w:cs="Arial"/>
                <w:szCs w:val="18"/>
              </w:rPr>
              <w:t>: N/A</w:t>
            </w:r>
          </w:p>
          <w:p w14:paraId="38813A5B" w14:textId="77777777" w:rsidR="00F17312" w:rsidRDefault="00F17312" w:rsidP="00F17312">
            <w:pPr>
              <w:pStyle w:val="TAL"/>
              <w:rPr>
                <w:rFonts w:cs="Arial"/>
                <w:szCs w:val="18"/>
              </w:rPr>
            </w:pPr>
            <w:proofErr w:type="spellStart"/>
            <w:r>
              <w:rPr>
                <w:rFonts w:cs="Arial"/>
                <w:szCs w:val="18"/>
              </w:rPr>
              <w:t>defaultValue</w:t>
            </w:r>
            <w:proofErr w:type="spellEnd"/>
            <w:r>
              <w:rPr>
                <w:rFonts w:cs="Arial"/>
                <w:szCs w:val="18"/>
              </w:rPr>
              <w:t>: None</w:t>
            </w:r>
          </w:p>
          <w:p w14:paraId="50A882E9" w14:textId="77777777" w:rsidR="00F17312" w:rsidRDefault="00F17312" w:rsidP="00F17312">
            <w:pPr>
              <w:pStyle w:val="TAL"/>
            </w:pPr>
            <w:proofErr w:type="spellStart"/>
            <w:r>
              <w:rPr>
                <w:rFonts w:cs="Arial"/>
                <w:szCs w:val="18"/>
              </w:rPr>
              <w:t>isNullable</w:t>
            </w:r>
            <w:proofErr w:type="spellEnd"/>
            <w:r>
              <w:rPr>
                <w:rFonts w:cs="Arial"/>
                <w:szCs w:val="18"/>
              </w:rPr>
              <w:t>: True</w:t>
            </w:r>
          </w:p>
        </w:tc>
      </w:tr>
      <w:tr w:rsidR="00F17312" w14:paraId="7B3382A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45EF4"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8FB95BA" w14:textId="77777777" w:rsidR="00F17312" w:rsidRDefault="00F17312" w:rsidP="00F17312">
            <w:pPr>
              <w:pStyle w:val="TAL"/>
            </w:pPr>
            <w:proofErr w:type="gramStart"/>
            <w:r>
              <w:t>This attributes</w:t>
            </w:r>
            <w:proofErr w:type="gramEnd"/>
            <w:r>
              <w:t xml:space="preserve"> is relevant, if the cell acts as a candidate cell.</w:t>
            </w:r>
          </w:p>
          <w:p w14:paraId="06ABC74E" w14:textId="77777777" w:rsidR="00F17312" w:rsidRDefault="00F17312" w:rsidP="00F1731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709C0CC" w14:textId="77777777" w:rsidR="00F17312" w:rsidRDefault="00F17312" w:rsidP="00F17312">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C361433" w14:textId="77777777" w:rsidR="00F17312" w:rsidRDefault="00F17312" w:rsidP="00F17312">
            <w:pPr>
              <w:pStyle w:val="TAL"/>
              <w:rPr>
                <w:rFonts w:cs="Arial"/>
                <w:color w:val="000000"/>
                <w:szCs w:val="18"/>
                <w:lang w:eastAsia="zh-CN"/>
              </w:rPr>
            </w:pPr>
          </w:p>
          <w:p w14:paraId="61B1A3F2"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76EB5653" w14:textId="77777777" w:rsidR="00F17312" w:rsidRDefault="00F17312" w:rsidP="00F17312">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5B9F12" w14:textId="77777777" w:rsidR="00F17312" w:rsidRDefault="00F17312" w:rsidP="00F17312">
            <w:pPr>
              <w:pStyle w:val="TAL"/>
              <w:rPr>
                <w:rFonts w:cs="Arial"/>
                <w:szCs w:val="18"/>
              </w:rPr>
            </w:pPr>
            <w:r>
              <w:rPr>
                <w:rFonts w:cs="Arial"/>
                <w:szCs w:val="18"/>
              </w:rPr>
              <w:t>type: data type</w:t>
            </w:r>
          </w:p>
          <w:p w14:paraId="7EF2452F" w14:textId="77777777" w:rsidR="00F17312" w:rsidRDefault="00F17312" w:rsidP="00F17312">
            <w:pPr>
              <w:pStyle w:val="TAL"/>
              <w:rPr>
                <w:rFonts w:cs="Arial"/>
                <w:szCs w:val="18"/>
              </w:rPr>
            </w:pPr>
            <w:r>
              <w:rPr>
                <w:rFonts w:cs="Arial"/>
                <w:szCs w:val="18"/>
              </w:rPr>
              <w:t>multiplicity: 1</w:t>
            </w:r>
          </w:p>
          <w:p w14:paraId="2F551F80" w14:textId="77777777" w:rsidR="00F17312" w:rsidRDefault="00F17312" w:rsidP="00F17312">
            <w:pPr>
              <w:pStyle w:val="TAL"/>
              <w:rPr>
                <w:rFonts w:cs="Arial"/>
                <w:szCs w:val="18"/>
              </w:rPr>
            </w:pPr>
            <w:proofErr w:type="spellStart"/>
            <w:r>
              <w:rPr>
                <w:rFonts w:cs="Arial"/>
                <w:szCs w:val="18"/>
              </w:rPr>
              <w:t>isOrdered</w:t>
            </w:r>
            <w:proofErr w:type="spellEnd"/>
            <w:r>
              <w:rPr>
                <w:rFonts w:cs="Arial"/>
                <w:szCs w:val="18"/>
              </w:rPr>
              <w:t>: N/A</w:t>
            </w:r>
          </w:p>
          <w:p w14:paraId="6FA63C0D" w14:textId="77777777" w:rsidR="00F17312" w:rsidRDefault="00F17312" w:rsidP="00F17312">
            <w:pPr>
              <w:pStyle w:val="TAL"/>
              <w:rPr>
                <w:rFonts w:cs="Arial"/>
                <w:szCs w:val="18"/>
              </w:rPr>
            </w:pPr>
            <w:proofErr w:type="spellStart"/>
            <w:r>
              <w:rPr>
                <w:rFonts w:cs="Arial"/>
                <w:szCs w:val="18"/>
              </w:rPr>
              <w:t>isUnique</w:t>
            </w:r>
            <w:proofErr w:type="spellEnd"/>
            <w:r>
              <w:rPr>
                <w:rFonts w:cs="Arial"/>
                <w:szCs w:val="18"/>
              </w:rPr>
              <w:t>: N/A</w:t>
            </w:r>
          </w:p>
          <w:p w14:paraId="575AB4A9" w14:textId="77777777" w:rsidR="00F17312" w:rsidRDefault="00F17312" w:rsidP="00F17312">
            <w:pPr>
              <w:pStyle w:val="TAL"/>
              <w:rPr>
                <w:rFonts w:cs="Arial"/>
                <w:szCs w:val="18"/>
              </w:rPr>
            </w:pPr>
            <w:proofErr w:type="spellStart"/>
            <w:r>
              <w:rPr>
                <w:rFonts w:cs="Arial"/>
                <w:szCs w:val="18"/>
              </w:rPr>
              <w:t>defaultValue</w:t>
            </w:r>
            <w:proofErr w:type="spellEnd"/>
            <w:r>
              <w:rPr>
                <w:rFonts w:cs="Arial"/>
                <w:szCs w:val="18"/>
              </w:rPr>
              <w:t>: None</w:t>
            </w:r>
          </w:p>
          <w:p w14:paraId="4DD18DA3" w14:textId="77777777" w:rsidR="00F17312" w:rsidRDefault="00F17312" w:rsidP="00F17312">
            <w:pPr>
              <w:pStyle w:val="TAL"/>
            </w:pPr>
            <w:proofErr w:type="spellStart"/>
            <w:r>
              <w:rPr>
                <w:rFonts w:cs="Arial"/>
                <w:szCs w:val="18"/>
              </w:rPr>
              <w:t>isNullable</w:t>
            </w:r>
            <w:proofErr w:type="spellEnd"/>
            <w:r>
              <w:rPr>
                <w:rFonts w:cs="Arial"/>
                <w:szCs w:val="18"/>
              </w:rPr>
              <w:t>: True</w:t>
            </w:r>
          </w:p>
        </w:tc>
      </w:tr>
      <w:tr w:rsidR="00F17312" w14:paraId="3D077B9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9063C"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7AE0E81C" w14:textId="77777777" w:rsidR="00F17312" w:rsidRDefault="00F17312" w:rsidP="00F17312">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213582D8" w14:textId="77777777" w:rsidR="00F17312" w:rsidRDefault="00F17312" w:rsidP="00F17312">
            <w:pPr>
              <w:pStyle w:val="TAL"/>
              <w:rPr>
                <w:szCs w:val="18"/>
                <w:lang w:eastAsia="zh-CN"/>
              </w:rPr>
            </w:pPr>
            <w:r>
              <w:rPr>
                <w:szCs w:val="18"/>
                <w:lang w:eastAsia="zh-CN"/>
              </w:rPr>
              <w:t xml:space="preserve">This attribute indicates a list of time periods during which inter-RAT energy saving is not allowed. </w:t>
            </w:r>
          </w:p>
          <w:p w14:paraId="1CE96F03" w14:textId="77777777" w:rsidR="00F17312" w:rsidRDefault="00F17312" w:rsidP="00F17312">
            <w:pPr>
              <w:pStyle w:val="TAL"/>
              <w:rPr>
                <w:szCs w:val="18"/>
                <w:lang w:eastAsia="zh-CN"/>
              </w:rPr>
            </w:pPr>
          </w:p>
          <w:p w14:paraId="42549810" w14:textId="77777777" w:rsidR="00F17312" w:rsidRDefault="00F17312" w:rsidP="00F17312">
            <w:pPr>
              <w:pStyle w:val="TAL"/>
              <w:rPr>
                <w:szCs w:val="18"/>
                <w:lang w:eastAsia="zh-CN"/>
              </w:rPr>
            </w:pPr>
            <w:r>
              <w:rPr>
                <w:szCs w:val="18"/>
                <w:lang w:eastAsia="zh-CN"/>
              </w:rPr>
              <w:t>Time period is valid on the specified day and time of every week.</w:t>
            </w:r>
          </w:p>
          <w:p w14:paraId="425A6CB6" w14:textId="77777777" w:rsidR="00F17312" w:rsidRDefault="00F17312" w:rsidP="00F17312">
            <w:pPr>
              <w:pStyle w:val="TAL"/>
              <w:rPr>
                <w:rFonts w:cs="Arial"/>
                <w:szCs w:val="18"/>
                <w:lang w:eastAsia="zh-CN"/>
              </w:rPr>
            </w:pPr>
          </w:p>
          <w:p w14:paraId="22096639" w14:textId="77777777" w:rsidR="00F17312" w:rsidRDefault="00F17312" w:rsidP="00F17312">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5DA365F5" w14:textId="77777777" w:rsidR="00F17312" w:rsidRDefault="00F17312" w:rsidP="00F17312">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608B4C42" w14:textId="77777777" w:rsidR="00F17312" w:rsidRDefault="00F17312" w:rsidP="00F17312">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5AF95B2A" w14:textId="77777777" w:rsidR="00F17312" w:rsidRDefault="00F17312" w:rsidP="00F17312">
            <w:pPr>
              <w:pStyle w:val="TAL"/>
              <w:rPr>
                <w:rFonts w:cs="Arial"/>
                <w:szCs w:val="18"/>
              </w:rPr>
            </w:pPr>
          </w:p>
          <w:p w14:paraId="2B2B3645" w14:textId="77777777" w:rsidR="00F17312" w:rsidRDefault="00F17312" w:rsidP="00F17312">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33CDD101" w14:textId="77777777" w:rsidR="00F17312" w:rsidRDefault="00F17312" w:rsidP="00F17312">
            <w:pPr>
              <w:pStyle w:val="TAL"/>
              <w:rPr>
                <w:rFonts w:cs="Arial"/>
                <w:szCs w:val="18"/>
              </w:rPr>
            </w:pPr>
          </w:p>
          <w:p w14:paraId="79D7E854" w14:textId="77777777" w:rsidR="00F17312" w:rsidRDefault="00F17312" w:rsidP="00F17312">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6AF8DDF7" w14:textId="77777777" w:rsidR="00F17312" w:rsidRDefault="00F17312" w:rsidP="00F17312">
            <w:pPr>
              <w:pStyle w:val="TAL"/>
              <w:rPr>
                <w:rFonts w:cs="Arial"/>
                <w:szCs w:val="18"/>
              </w:rPr>
            </w:pPr>
            <w:r>
              <w:rPr>
                <w:rFonts w:cs="Arial"/>
                <w:szCs w:val="18"/>
              </w:rPr>
              <w:t>weekday: Monday, Tuesday, … Sunday.</w:t>
            </w:r>
          </w:p>
          <w:p w14:paraId="68684BE2" w14:textId="77777777" w:rsidR="00F17312" w:rsidRDefault="00F17312" w:rsidP="00F17312">
            <w:pPr>
              <w:pStyle w:val="TAL"/>
              <w:rPr>
                <w:rFonts w:cs="Arial"/>
                <w:szCs w:val="18"/>
              </w:rPr>
            </w:pPr>
          </w:p>
          <w:p w14:paraId="04340063" w14:textId="77777777" w:rsidR="00F17312" w:rsidRDefault="00F17312" w:rsidP="00F17312">
            <w:pPr>
              <w:pStyle w:val="TAL"/>
              <w:rPr>
                <w:rFonts w:cs="Arial"/>
                <w:szCs w:val="18"/>
              </w:rPr>
            </w:pPr>
            <w:r>
              <w:rPr>
                <w:rFonts w:cs="Arial"/>
                <w:szCs w:val="18"/>
              </w:rPr>
              <w:t xml:space="preserve">List of time periods: </w:t>
            </w:r>
          </w:p>
          <w:p w14:paraId="59FF7CED" w14:textId="77777777" w:rsidR="00F17312" w:rsidRDefault="00F17312" w:rsidP="00F17312">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39687B52" w14:textId="77777777" w:rsidR="00F17312" w:rsidRDefault="00F17312" w:rsidP="00F17312">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784FCFDA" w14:textId="77777777" w:rsidR="00F17312" w:rsidRDefault="00F17312" w:rsidP="00F17312">
            <w:pPr>
              <w:pStyle w:val="TAL"/>
              <w:rPr>
                <w:rFonts w:cs="Arial"/>
                <w:szCs w:val="18"/>
              </w:rPr>
            </w:pPr>
            <w:r>
              <w:rPr>
                <w:rFonts w:cs="Arial"/>
                <w:szCs w:val="18"/>
              </w:rPr>
              <w:t xml:space="preserve"> type: data type</w:t>
            </w:r>
          </w:p>
          <w:p w14:paraId="28E5E0F2" w14:textId="77777777" w:rsidR="00F17312" w:rsidRDefault="00F17312" w:rsidP="00F17312">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15F37C68" w14:textId="77777777" w:rsidR="00F17312" w:rsidRDefault="00F17312" w:rsidP="00F17312">
            <w:pPr>
              <w:pStyle w:val="TAL"/>
              <w:rPr>
                <w:rFonts w:cs="Arial"/>
                <w:szCs w:val="18"/>
              </w:rPr>
            </w:pPr>
            <w:proofErr w:type="spellStart"/>
            <w:r>
              <w:rPr>
                <w:rFonts w:cs="Arial"/>
                <w:szCs w:val="18"/>
              </w:rPr>
              <w:t>isOrdered</w:t>
            </w:r>
            <w:proofErr w:type="spellEnd"/>
            <w:r>
              <w:rPr>
                <w:rFonts w:cs="Arial"/>
                <w:szCs w:val="18"/>
              </w:rPr>
              <w:t>: N/A</w:t>
            </w:r>
          </w:p>
          <w:p w14:paraId="38F8691D" w14:textId="77777777" w:rsidR="00F17312" w:rsidRDefault="00F17312" w:rsidP="00F17312">
            <w:pPr>
              <w:pStyle w:val="TAL"/>
              <w:rPr>
                <w:rFonts w:cs="Arial"/>
                <w:szCs w:val="18"/>
              </w:rPr>
            </w:pPr>
            <w:proofErr w:type="spellStart"/>
            <w:r>
              <w:rPr>
                <w:rFonts w:cs="Arial"/>
                <w:szCs w:val="18"/>
              </w:rPr>
              <w:t>isUnique</w:t>
            </w:r>
            <w:proofErr w:type="spellEnd"/>
            <w:r>
              <w:rPr>
                <w:rFonts w:cs="Arial"/>
                <w:szCs w:val="18"/>
              </w:rPr>
              <w:t>: N/A</w:t>
            </w:r>
          </w:p>
          <w:p w14:paraId="2CE55461" w14:textId="77777777" w:rsidR="00F17312" w:rsidRDefault="00F17312" w:rsidP="00F17312">
            <w:pPr>
              <w:pStyle w:val="TAL"/>
              <w:rPr>
                <w:rFonts w:cs="Arial"/>
                <w:szCs w:val="18"/>
              </w:rPr>
            </w:pPr>
            <w:proofErr w:type="spellStart"/>
            <w:r>
              <w:rPr>
                <w:rFonts w:cs="Arial"/>
                <w:szCs w:val="18"/>
              </w:rPr>
              <w:t>defaultValue</w:t>
            </w:r>
            <w:proofErr w:type="spellEnd"/>
            <w:r>
              <w:rPr>
                <w:rFonts w:cs="Arial"/>
                <w:szCs w:val="18"/>
              </w:rPr>
              <w:t>: None</w:t>
            </w:r>
          </w:p>
          <w:p w14:paraId="74E2D4B8" w14:textId="77777777" w:rsidR="00F17312" w:rsidRDefault="00F17312" w:rsidP="00F17312">
            <w:pPr>
              <w:pStyle w:val="TAL"/>
            </w:pPr>
            <w:proofErr w:type="spellStart"/>
            <w:r>
              <w:rPr>
                <w:rFonts w:cs="Arial"/>
                <w:szCs w:val="18"/>
              </w:rPr>
              <w:t>isNullable</w:t>
            </w:r>
            <w:proofErr w:type="spellEnd"/>
            <w:r>
              <w:rPr>
                <w:rFonts w:cs="Arial"/>
                <w:szCs w:val="18"/>
              </w:rPr>
              <w:t>: True</w:t>
            </w:r>
          </w:p>
        </w:tc>
      </w:tr>
      <w:tr w:rsidR="00F17312" w14:paraId="03E674A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E6870"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0997D30" w14:textId="77777777" w:rsidR="00F17312" w:rsidRDefault="00F17312" w:rsidP="00F17312">
            <w:pPr>
              <w:pStyle w:val="TAL"/>
            </w:pPr>
            <w:r>
              <w:t xml:space="preserve">This attribute is </w:t>
            </w:r>
            <w:proofErr w:type="gramStart"/>
            <w:r>
              <w:t>relevant, if</w:t>
            </w:r>
            <w:proofErr w:type="gramEnd"/>
            <w:r>
              <w:t xml:space="preserve"> the cell acts as an original cell.</w:t>
            </w:r>
          </w:p>
          <w:p w14:paraId="3B644E83" w14:textId="77777777" w:rsidR="00F17312" w:rsidRDefault="00F17312" w:rsidP="00F17312">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1224DAA6" w14:textId="77777777" w:rsidR="00F17312" w:rsidRDefault="00F17312" w:rsidP="00F17312">
            <w:pPr>
              <w:pStyle w:val="TAL"/>
            </w:pPr>
          </w:p>
          <w:p w14:paraId="2AE4CABA" w14:textId="77777777" w:rsidR="00F17312" w:rsidRDefault="00F17312" w:rsidP="00F17312">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64212CB" w14:textId="77777777" w:rsidR="00F17312" w:rsidRDefault="00F17312" w:rsidP="00F17312">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FD7CBB0" w14:textId="77777777" w:rsidR="00F17312" w:rsidRDefault="00F17312" w:rsidP="00F17312">
            <w:pPr>
              <w:pStyle w:val="TAL"/>
              <w:rPr>
                <w:lang w:eastAsia="zh-CN"/>
              </w:rPr>
            </w:pPr>
          </w:p>
          <w:p w14:paraId="24AE05E4" w14:textId="77777777" w:rsidR="00F17312" w:rsidRDefault="00F17312" w:rsidP="00F17312">
            <w:pPr>
              <w:pStyle w:val="TAL"/>
              <w:rPr>
                <w:lang w:eastAsia="zh-CN"/>
              </w:rPr>
            </w:pPr>
            <w:r>
              <w:rPr>
                <w:lang w:eastAsia="zh-CN"/>
              </w:rPr>
              <w:t>In case the original cell is a UTRAN cell, the load information refers to Cell Load Information Group IE (see 3GPP TS 36.413 [12] Annex B.1.5) and the following applies:</w:t>
            </w:r>
          </w:p>
          <w:p w14:paraId="4324C555" w14:textId="77777777" w:rsidR="00F17312" w:rsidRDefault="00F17312" w:rsidP="00F17312">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4B32EFC" w14:textId="77777777" w:rsidR="00F17312" w:rsidRDefault="00F17312" w:rsidP="00F17312">
            <w:pPr>
              <w:pStyle w:val="TAL"/>
              <w:rPr>
                <w:lang w:eastAsia="zh-CN"/>
              </w:rPr>
            </w:pPr>
          </w:p>
          <w:p w14:paraId="191E62F9" w14:textId="77777777" w:rsidR="00F17312" w:rsidRDefault="00F17312" w:rsidP="00F17312">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3DC7B3D0" w14:textId="77777777" w:rsidR="00F17312" w:rsidRDefault="00F17312" w:rsidP="00F17312">
            <w:pPr>
              <w:pStyle w:val="TAL"/>
              <w:rPr>
                <w:lang w:eastAsia="zh-CN"/>
              </w:rPr>
            </w:pPr>
          </w:p>
          <w:p w14:paraId="314A05BC" w14:textId="77777777" w:rsidR="00F17312" w:rsidRDefault="00F17312" w:rsidP="00F17312">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7FCAC899" w14:textId="77777777" w:rsidR="00F17312" w:rsidRDefault="00F17312" w:rsidP="00F17312">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217E847A" w14:textId="77777777" w:rsidR="00F17312" w:rsidRDefault="00F17312" w:rsidP="00F17312">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DAD0F92"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433AFFF2" w14:textId="77777777" w:rsidR="00F17312" w:rsidRDefault="00F17312" w:rsidP="00F17312">
            <w:pPr>
              <w:pStyle w:val="TAL"/>
              <w:rPr>
                <w:rFonts w:cs="Arial"/>
                <w:szCs w:val="18"/>
              </w:rPr>
            </w:pPr>
            <w:r>
              <w:rPr>
                <w:rFonts w:cs="Arial"/>
                <w:szCs w:val="18"/>
              </w:rPr>
              <w:t>multiplicity: 1</w:t>
            </w:r>
          </w:p>
          <w:p w14:paraId="4979D1B0" w14:textId="77777777" w:rsidR="00F17312" w:rsidRDefault="00F17312" w:rsidP="00F17312">
            <w:pPr>
              <w:pStyle w:val="TAL"/>
              <w:rPr>
                <w:rFonts w:cs="Arial"/>
                <w:szCs w:val="18"/>
              </w:rPr>
            </w:pPr>
            <w:proofErr w:type="spellStart"/>
            <w:r>
              <w:rPr>
                <w:rFonts w:cs="Arial"/>
                <w:szCs w:val="18"/>
              </w:rPr>
              <w:t>isOrdered</w:t>
            </w:r>
            <w:proofErr w:type="spellEnd"/>
            <w:r>
              <w:rPr>
                <w:rFonts w:cs="Arial"/>
                <w:szCs w:val="18"/>
              </w:rPr>
              <w:t>: N/A</w:t>
            </w:r>
          </w:p>
          <w:p w14:paraId="616E208E" w14:textId="77777777" w:rsidR="00F17312" w:rsidRDefault="00F17312" w:rsidP="00F17312">
            <w:pPr>
              <w:pStyle w:val="TAL"/>
              <w:rPr>
                <w:rFonts w:cs="Arial"/>
                <w:szCs w:val="18"/>
              </w:rPr>
            </w:pPr>
            <w:proofErr w:type="spellStart"/>
            <w:r>
              <w:rPr>
                <w:rFonts w:cs="Arial"/>
                <w:szCs w:val="18"/>
              </w:rPr>
              <w:t>isUnique</w:t>
            </w:r>
            <w:proofErr w:type="spellEnd"/>
            <w:r>
              <w:rPr>
                <w:rFonts w:cs="Arial"/>
                <w:szCs w:val="18"/>
              </w:rPr>
              <w:t>: N/A</w:t>
            </w:r>
          </w:p>
          <w:p w14:paraId="58E3DCB3" w14:textId="77777777" w:rsidR="00F17312" w:rsidRDefault="00F17312" w:rsidP="00F17312">
            <w:pPr>
              <w:pStyle w:val="TAL"/>
              <w:rPr>
                <w:rFonts w:cs="Arial"/>
                <w:szCs w:val="18"/>
              </w:rPr>
            </w:pPr>
            <w:proofErr w:type="spellStart"/>
            <w:r>
              <w:rPr>
                <w:rFonts w:cs="Arial"/>
                <w:szCs w:val="18"/>
              </w:rPr>
              <w:t>defaultValue</w:t>
            </w:r>
            <w:proofErr w:type="spellEnd"/>
            <w:r>
              <w:rPr>
                <w:rFonts w:cs="Arial"/>
                <w:szCs w:val="18"/>
              </w:rPr>
              <w:t>: None</w:t>
            </w:r>
          </w:p>
          <w:p w14:paraId="38969532" w14:textId="77777777" w:rsidR="00F17312" w:rsidRDefault="00F17312" w:rsidP="00F17312">
            <w:pPr>
              <w:pStyle w:val="TAL"/>
            </w:pPr>
            <w:proofErr w:type="spellStart"/>
            <w:r>
              <w:rPr>
                <w:rFonts w:cs="Arial"/>
                <w:szCs w:val="18"/>
              </w:rPr>
              <w:t>isNullable</w:t>
            </w:r>
            <w:proofErr w:type="spellEnd"/>
            <w:r>
              <w:rPr>
                <w:rFonts w:cs="Arial"/>
                <w:szCs w:val="18"/>
              </w:rPr>
              <w:t>: True</w:t>
            </w:r>
          </w:p>
        </w:tc>
      </w:tr>
      <w:tr w:rsidR="00F17312" w14:paraId="6134B96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63489"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DEA4E00" w14:textId="77777777" w:rsidR="00F17312" w:rsidRDefault="00F17312" w:rsidP="00F17312">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00BF34DD" w14:textId="77777777" w:rsidR="00F17312" w:rsidRDefault="00F17312" w:rsidP="00F17312">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425BB41D" w14:textId="77777777" w:rsidR="00F17312" w:rsidRDefault="00F17312" w:rsidP="00F17312">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53198E5B" w14:textId="77777777" w:rsidR="00F17312" w:rsidRDefault="00F17312" w:rsidP="00F17312">
            <w:pPr>
              <w:pStyle w:val="TAL"/>
              <w:rPr>
                <w:kern w:val="2"/>
              </w:rPr>
            </w:pPr>
          </w:p>
          <w:p w14:paraId="16772BDA" w14:textId="77777777" w:rsidR="00F17312" w:rsidRDefault="00F17312" w:rsidP="00F17312">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4DA0828" w14:textId="77777777" w:rsidR="00F17312" w:rsidRDefault="00F17312" w:rsidP="00F17312">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B77EF0C" w14:textId="77777777" w:rsidR="00F17312" w:rsidRDefault="00F17312" w:rsidP="00F17312">
            <w:pPr>
              <w:pStyle w:val="TAL"/>
              <w:rPr>
                <w:kern w:val="2"/>
                <w:lang w:eastAsia="zh-CN"/>
              </w:rPr>
            </w:pPr>
          </w:p>
          <w:p w14:paraId="731A9DC3" w14:textId="77777777" w:rsidR="00F17312" w:rsidRDefault="00F17312" w:rsidP="00F17312">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5F232C29" w14:textId="77777777" w:rsidR="00F17312" w:rsidRDefault="00F17312" w:rsidP="00F17312">
            <w:pPr>
              <w:pStyle w:val="TAL"/>
              <w:rPr>
                <w:kern w:val="2"/>
                <w:lang w:eastAsia="zh-CN"/>
              </w:rPr>
            </w:pPr>
          </w:p>
          <w:p w14:paraId="63621781" w14:textId="77777777" w:rsidR="00F17312" w:rsidRDefault="00F17312" w:rsidP="00F17312">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452C9E4F" w14:textId="77777777" w:rsidR="00F17312" w:rsidRDefault="00F17312" w:rsidP="00F17312">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5BC20C7F" w14:textId="77777777" w:rsidR="00F17312" w:rsidRDefault="00F17312" w:rsidP="00F17312">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664F22"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75F6B3E0" w14:textId="77777777" w:rsidR="00F17312" w:rsidRDefault="00F17312" w:rsidP="00F17312">
            <w:pPr>
              <w:pStyle w:val="TAL"/>
              <w:rPr>
                <w:rFonts w:cs="Arial"/>
                <w:szCs w:val="18"/>
              </w:rPr>
            </w:pPr>
            <w:r>
              <w:rPr>
                <w:rFonts w:cs="Arial"/>
                <w:szCs w:val="18"/>
              </w:rPr>
              <w:t>multiplicity: 1</w:t>
            </w:r>
          </w:p>
          <w:p w14:paraId="145F8121" w14:textId="77777777" w:rsidR="00F17312" w:rsidRDefault="00F17312" w:rsidP="00F17312">
            <w:pPr>
              <w:pStyle w:val="TAL"/>
              <w:rPr>
                <w:rFonts w:cs="Arial"/>
                <w:szCs w:val="18"/>
              </w:rPr>
            </w:pPr>
            <w:proofErr w:type="spellStart"/>
            <w:r>
              <w:rPr>
                <w:rFonts w:cs="Arial"/>
                <w:szCs w:val="18"/>
              </w:rPr>
              <w:t>isOrdered</w:t>
            </w:r>
            <w:proofErr w:type="spellEnd"/>
            <w:r>
              <w:rPr>
                <w:rFonts w:cs="Arial"/>
                <w:szCs w:val="18"/>
              </w:rPr>
              <w:t>: N/A</w:t>
            </w:r>
          </w:p>
          <w:p w14:paraId="2EE98011" w14:textId="77777777" w:rsidR="00F17312" w:rsidRDefault="00F17312" w:rsidP="00F17312">
            <w:pPr>
              <w:pStyle w:val="TAL"/>
              <w:rPr>
                <w:rFonts w:cs="Arial"/>
                <w:szCs w:val="18"/>
              </w:rPr>
            </w:pPr>
            <w:proofErr w:type="spellStart"/>
            <w:r>
              <w:rPr>
                <w:rFonts w:cs="Arial"/>
                <w:szCs w:val="18"/>
              </w:rPr>
              <w:t>isUnique</w:t>
            </w:r>
            <w:proofErr w:type="spellEnd"/>
            <w:r>
              <w:rPr>
                <w:rFonts w:cs="Arial"/>
                <w:szCs w:val="18"/>
              </w:rPr>
              <w:t>: N/A</w:t>
            </w:r>
          </w:p>
          <w:p w14:paraId="4EE2E50A" w14:textId="77777777" w:rsidR="00F17312" w:rsidRDefault="00F17312" w:rsidP="00F17312">
            <w:pPr>
              <w:pStyle w:val="TAL"/>
              <w:rPr>
                <w:rFonts w:cs="Arial"/>
                <w:szCs w:val="18"/>
              </w:rPr>
            </w:pPr>
            <w:proofErr w:type="spellStart"/>
            <w:r>
              <w:rPr>
                <w:rFonts w:cs="Arial"/>
                <w:szCs w:val="18"/>
              </w:rPr>
              <w:t>defaultValue</w:t>
            </w:r>
            <w:proofErr w:type="spellEnd"/>
            <w:r>
              <w:rPr>
                <w:rFonts w:cs="Arial"/>
                <w:szCs w:val="18"/>
              </w:rPr>
              <w:t>: None</w:t>
            </w:r>
          </w:p>
          <w:p w14:paraId="71799ACE" w14:textId="77777777" w:rsidR="00F17312" w:rsidRDefault="00F17312" w:rsidP="00F17312">
            <w:pPr>
              <w:pStyle w:val="TAL"/>
            </w:pPr>
            <w:proofErr w:type="spellStart"/>
            <w:r>
              <w:rPr>
                <w:rFonts w:cs="Arial"/>
                <w:szCs w:val="18"/>
              </w:rPr>
              <w:t>isNullable</w:t>
            </w:r>
            <w:proofErr w:type="spellEnd"/>
            <w:r>
              <w:rPr>
                <w:rFonts w:cs="Arial"/>
                <w:szCs w:val="18"/>
              </w:rPr>
              <w:t>: True</w:t>
            </w:r>
          </w:p>
        </w:tc>
      </w:tr>
      <w:tr w:rsidR="00F17312" w14:paraId="50F8D95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AC70B"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E72C42B" w14:textId="77777777" w:rsidR="00F17312" w:rsidRDefault="00F17312" w:rsidP="00F17312">
            <w:pPr>
              <w:pStyle w:val="TAL"/>
              <w:jc w:val="both"/>
            </w:pPr>
            <w:r>
              <w:t xml:space="preserve">This attribute is </w:t>
            </w:r>
            <w:proofErr w:type="gramStart"/>
            <w:r>
              <w:t>relevant, if</w:t>
            </w:r>
            <w:proofErr w:type="gramEnd"/>
            <w:r>
              <w:t xml:space="preserve"> the cell acts as a candidate cell.</w:t>
            </w:r>
          </w:p>
          <w:p w14:paraId="33DC70ED" w14:textId="77777777" w:rsidR="00F17312" w:rsidRDefault="00F17312" w:rsidP="00F17312">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2AE4FCA1" w14:textId="77777777" w:rsidR="00F17312" w:rsidRDefault="00F17312" w:rsidP="00F17312">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DBC7FBC" w14:textId="77777777" w:rsidR="00F17312" w:rsidRDefault="00F17312" w:rsidP="00F17312">
            <w:pPr>
              <w:pStyle w:val="TAL"/>
              <w:jc w:val="both"/>
              <w:rPr>
                <w:rFonts w:cs="Arial"/>
                <w:szCs w:val="18"/>
              </w:rPr>
            </w:pPr>
          </w:p>
          <w:p w14:paraId="337D2192" w14:textId="77777777" w:rsidR="00F17312" w:rsidRDefault="00F17312" w:rsidP="00F17312">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627DA272" w14:textId="77777777" w:rsidR="00F17312" w:rsidRDefault="00F17312" w:rsidP="00F17312">
            <w:pPr>
              <w:pStyle w:val="TAL"/>
              <w:rPr>
                <w:rStyle w:val="TALChar"/>
                <w:lang w:eastAsia="zh-CN"/>
              </w:rPr>
            </w:pPr>
          </w:p>
          <w:p w14:paraId="08CDE967" w14:textId="77777777" w:rsidR="00F17312" w:rsidRDefault="00F17312" w:rsidP="00F17312">
            <w:pPr>
              <w:pStyle w:val="LD"/>
              <w:rPr>
                <w:rFonts w:cs="Arial"/>
                <w:noProof w:val="0"/>
                <w:szCs w:val="18"/>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5E7FBCCE" w14:textId="77777777" w:rsidR="00F17312" w:rsidRDefault="00F17312" w:rsidP="00F17312">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657B0100" w14:textId="77777777" w:rsidR="00F17312" w:rsidRDefault="00F17312" w:rsidP="00F17312">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AE258DB" w14:textId="77777777" w:rsidR="00F17312" w:rsidRDefault="00F17312" w:rsidP="00F17312">
            <w:pPr>
              <w:pStyle w:val="TAL"/>
              <w:rPr>
                <w:rFonts w:cs="Arial"/>
                <w:szCs w:val="18"/>
              </w:rPr>
            </w:pPr>
            <w:r>
              <w:rPr>
                <w:rFonts w:cs="Arial"/>
                <w:szCs w:val="18"/>
              </w:rPr>
              <w:t xml:space="preserve">type: </w:t>
            </w:r>
            <w:r>
              <w:rPr>
                <w:rFonts w:cs="Arial"/>
                <w:szCs w:val="18"/>
                <w:lang w:eastAsia="zh-CN"/>
              </w:rPr>
              <w:t>data type</w:t>
            </w:r>
          </w:p>
          <w:p w14:paraId="1877AD11" w14:textId="77777777" w:rsidR="00F17312" w:rsidRDefault="00F17312" w:rsidP="00F17312">
            <w:pPr>
              <w:pStyle w:val="TAL"/>
              <w:rPr>
                <w:rFonts w:cs="Arial"/>
                <w:szCs w:val="18"/>
              </w:rPr>
            </w:pPr>
            <w:r>
              <w:rPr>
                <w:rFonts w:cs="Arial"/>
                <w:szCs w:val="18"/>
              </w:rPr>
              <w:t>multiplicity: 1</w:t>
            </w:r>
          </w:p>
          <w:p w14:paraId="4237210B" w14:textId="77777777" w:rsidR="00F17312" w:rsidRDefault="00F17312" w:rsidP="00F17312">
            <w:pPr>
              <w:pStyle w:val="TAL"/>
              <w:rPr>
                <w:rFonts w:cs="Arial"/>
                <w:szCs w:val="18"/>
              </w:rPr>
            </w:pPr>
            <w:proofErr w:type="spellStart"/>
            <w:r>
              <w:rPr>
                <w:rFonts w:cs="Arial"/>
                <w:szCs w:val="18"/>
              </w:rPr>
              <w:t>isOrdered</w:t>
            </w:r>
            <w:proofErr w:type="spellEnd"/>
            <w:r>
              <w:rPr>
                <w:rFonts w:cs="Arial"/>
                <w:szCs w:val="18"/>
              </w:rPr>
              <w:t>: N/A</w:t>
            </w:r>
          </w:p>
          <w:p w14:paraId="57FB81DB" w14:textId="77777777" w:rsidR="00F17312" w:rsidRDefault="00F17312" w:rsidP="00F17312">
            <w:pPr>
              <w:pStyle w:val="TAL"/>
              <w:rPr>
                <w:rFonts w:cs="Arial"/>
                <w:szCs w:val="18"/>
              </w:rPr>
            </w:pPr>
            <w:proofErr w:type="spellStart"/>
            <w:r>
              <w:rPr>
                <w:rFonts w:cs="Arial"/>
                <w:szCs w:val="18"/>
              </w:rPr>
              <w:t>isUnique</w:t>
            </w:r>
            <w:proofErr w:type="spellEnd"/>
            <w:r>
              <w:rPr>
                <w:rFonts w:cs="Arial"/>
                <w:szCs w:val="18"/>
              </w:rPr>
              <w:t>: N/A</w:t>
            </w:r>
          </w:p>
          <w:p w14:paraId="66B186BF" w14:textId="77777777" w:rsidR="00F17312" w:rsidRDefault="00F17312" w:rsidP="00F17312">
            <w:pPr>
              <w:pStyle w:val="TAL"/>
              <w:rPr>
                <w:rFonts w:cs="Arial"/>
                <w:szCs w:val="18"/>
              </w:rPr>
            </w:pPr>
            <w:proofErr w:type="spellStart"/>
            <w:r>
              <w:rPr>
                <w:rFonts w:cs="Arial"/>
                <w:szCs w:val="18"/>
              </w:rPr>
              <w:t>defaultValue</w:t>
            </w:r>
            <w:proofErr w:type="spellEnd"/>
            <w:r>
              <w:rPr>
                <w:rFonts w:cs="Arial"/>
                <w:szCs w:val="18"/>
              </w:rPr>
              <w:t>: None</w:t>
            </w:r>
          </w:p>
          <w:p w14:paraId="438B4592" w14:textId="77777777" w:rsidR="00F17312" w:rsidRDefault="00F17312" w:rsidP="00F17312">
            <w:pPr>
              <w:pStyle w:val="TAL"/>
            </w:pPr>
            <w:proofErr w:type="spellStart"/>
            <w:r>
              <w:rPr>
                <w:rFonts w:cs="Arial"/>
                <w:szCs w:val="18"/>
              </w:rPr>
              <w:t>isNullable</w:t>
            </w:r>
            <w:proofErr w:type="spellEnd"/>
            <w:r>
              <w:rPr>
                <w:rFonts w:cs="Arial"/>
                <w:szCs w:val="18"/>
              </w:rPr>
              <w:t>: True</w:t>
            </w:r>
          </w:p>
        </w:tc>
      </w:tr>
      <w:tr w:rsidR="00F17312" w14:paraId="4565DE9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7B121"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231331DB" w14:textId="77777777" w:rsidR="00F17312" w:rsidRDefault="00F17312" w:rsidP="00F17312">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326C6392" w14:textId="77777777" w:rsidR="00F17312" w:rsidRDefault="00F17312" w:rsidP="00F17312">
            <w:pPr>
              <w:pStyle w:val="TAL"/>
              <w:rPr>
                <w:lang w:eastAsia="zh-CN"/>
              </w:rPr>
            </w:pPr>
            <w:r>
              <w:t>If this parameter is absent, then probing is not done.</w:t>
            </w:r>
          </w:p>
          <w:p w14:paraId="033496AF" w14:textId="77777777" w:rsidR="00F17312" w:rsidRDefault="00F17312" w:rsidP="00F17312">
            <w:pPr>
              <w:pStyle w:val="TAL"/>
              <w:rPr>
                <w:rFonts w:cs="Arial"/>
                <w:sz w:val="16"/>
                <w:lang w:eastAsia="zh-CN"/>
              </w:rPr>
            </w:pPr>
          </w:p>
          <w:p w14:paraId="1385655C" w14:textId="77777777" w:rsidR="00F17312" w:rsidRDefault="00F17312" w:rsidP="00F17312">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7F8E2D39" w14:textId="77777777" w:rsidR="00F17312" w:rsidRDefault="00F17312" w:rsidP="00F17312">
            <w:pPr>
              <w:pStyle w:val="TAL"/>
              <w:rPr>
                <w:rFonts w:cs="Arial"/>
                <w:szCs w:val="18"/>
                <w:lang w:eastAsia="zh-CN"/>
              </w:rPr>
            </w:pPr>
            <w:r>
              <w:rPr>
                <w:rFonts w:cs="Arial"/>
                <w:szCs w:val="18"/>
                <w:lang w:eastAsia="zh-CN"/>
              </w:rPr>
              <w:t>type: enumeration</w:t>
            </w:r>
          </w:p>
          <w:p w14:paraId="0C69DA66" w14:textId="77777777" w:rsidR="00F17312" w:rsidRDefault="00F17312" w:rsidP="00F17312">
            <w:pPr>
              <w:pStyle w:val="TAL"/>
              <w:rPr>
                <w:rFonts w:cs="Arial"/>
                <w:szCs w:val="18"/>
                <w:lang w:eastAsia="zh-CN"/>
              </w:rPr>
            </w:pPr>
            <w:r>
              <w:rPr>
                <w:rFonts w:cs="Arial"/>
                <w:szCs w:val="18"/>
                <w:lang w:eastAsia="zh-CN"/>
              </w:rPr>
              <w:t>multiplicity: 1</w:t>
            </w:r>
          </w:p>
          <w:p w14:paraId="53EC23BD" w14:textId="77777777" w:rsidR="00F17312" w:rsidRDefault="00F17312" w:rsidP="00F1731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523FBB4" w14:textId="77777777" w:rsidR="00F17312" w:rsidRDefault="00F17312" w:rsidP="00F1731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07BED66" w14:textId="77777777" w:rsidR="00F17312" w:rsidRDefault="00F17312" w:rsidP="00F1731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D4F470E" w14:textId="77777777" w:rsidR="00F17312" w:rsidRDefault="00F17312" w:rsidP="00F17312">
            <w:pPr>
              <w:pStyle w:val="TAL"/>
            </w:pPr>
            <w:proofErr w:type="spellStart"/>
            <w:r>
              <w:rPr>
                <w:rFonts w:cs="Arial"/>
                <w:szCs w:val="18"/>
                <w:lang w:eastAsia="zh-CN"/>
              </w:rPr>
              <w:t>isNullable</w:t>
            </w:r>
            <w:proofErr w:type="spellEnd"/>
            <w:r>
              <w:rPr>
                <w:rFonts w:cs="Arial"/>
                <w:szCs w:val="18"/>
                <w:lang w:eastAsia="zh-CN"/>
              </w:rPr>
              <w:t>: True</w:t>
            </w:r>
          </w:p>
        </w:tc>
      </w:tr>
      <w:tr w:rsidR="00F17312" w14:paraId="3F51B4A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94661"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4ADFD4A" w14:textId="77777777" w:rsidR="00F17312" w:rsidRDefault="00F17312" w:rsidP="00F17312">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1DAB1B5" w14:textId="77777777" w:rsidR="00F17312" w:rsidRDefault="00F17312" w:rsidP="00F17312">
            <w:pPr>
              <w:pStyle w:val="TAL"/>
              <w:rPr>
                <w:szCs w:val="18"/>
                <w:lang w:eastAsia="zh-CN"/>
              </w:rPr>
            </w:pPr>
          </w:p>
          <w:p w14:paraId="6DE064F0" w14:textId="77777777" w:rsidR="00F17312" w:rsidRDefault="00F17312" w:rsidP="00F1731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8D3283" w14:textId="77777777" w:rsidR="00F17312" w:rsidRDefault="00F17312" w:rsidP="00F17312">
            <w:pPr>
              <w:pStyle w:val="TAL"/>
              <w:rPr>
                <w:rFonts w:cs="Arial"/>
                <w:szCs w:val="18"/>
                <w:lang w:eastAsia="zh-CN"/>
              </w:rPr>
            </w:pPr>
            <w:r>
              <w:t>type: Boolean</w:t>
            </w:r>
          </w:p>
          <w:p w14:paraId="47D7B803" w14:textId="77777777" w:rsidR="00F17312" w:rsidRDefault="00F17312" w:rsidP="00F17312">
            <w:pPr>
              <w:pStyle w:val="TAL"/>
              <w:rPr>
                <w:rFonts w:cs="Arial"/>
                <w:szCs w:val="18"/>
                <w:lang w:eastAsia="zh-CN"/>
              </w:rPr>
            </w:pPr>
            <w:r>
              <w:rPr>
                <w:rFonts w:cs="Arial"/>
                <w:szCs w:val="18"/>
                <w:lang w:eastAsia="zh-CN"/>
              </w:rPr>
              <w:t>multiplicity: 1</w:t>
            </w:r>
          </w:p>
          <w:p w14:paraId="39BB1E90" w14:textId="77777777" w:rsidR="00F17312" w:rsidRDefault="00F17312" w:rsidP="00F1731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A903B20" w14:textId="77777777" w:rsidR="00F17312" w:rsidRDefault="00F17312" w:rsidP="00F1731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A391908" w14:textId="77777777" w:rsidR="00F17312" w:rsidRDefault="00F17312" w:rsidP="00F1731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B824304" w14:textId="77777777" w:rsidR="00F17312" w:rsidRDefault="00F17312" w:rsidP="00F17312">
            <w:pPr>
              <w:pStyle w:val="TAL"/>
            </w:pPr>
            <w:proofErr w:type="spellStart"/>
            <w:r>
              <w:rPr>
                <w:rFonts w:cs="Arial"/>
                <w:szCs w:val="18"/>
                <w:lang w:eastAsia="zh-CN"/>
              </w:rPr>
              <w:t>isNullable</w:t>
            </w:r>
            <w:proofErr w:type="spellEnd"/>
            <w:r>
              <w:rPr>
                <w:rFonts w:cs="Arial"/>
                <w:szCs w:val="18"/>
                <w:lang w:eastAsia="zh-CN"/>
              </w:rPr>
              <w:t>: False</w:t>
            </w:r>
          </w:p>
        </w:tc>
      </w:tr>
      <w:tr w:rsidR="00F17312" w14:paraId="02B01BE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BB64B"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cSonPciList</w:t>
            </w:r>
            <w:proofErr w:type="spellEnd"/>
            <w:r>
              <w:rPr>
                <w:rFonts w:ascii="Courier New" w:eastAsia="Times New Roman" w:hAnsi="Courier New" w:cs="Courier New"/>
                <w:bCs/>
                <w:color w:val="333333"/>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56DD365C" w14:textId="77777777" w:rsidR="00F17312" w:rsidRDefault="00F17312" w:rsidP="00F17312">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7F7B3C76" w14:textId="77777777" w:rsidR="00F17312" w:rsidRDefault="00F17312" w:rsidP="00F17312">
            <w:pPr>
              <w:pStyle w:val="TAL"/>
              <w:rPr>
                <w:rFonts w:cs="Arial"/>
              </w:rPr>
            </w:pPr>
          </w:p>
          <w:p w14:paraId="35CB814A" w14:textId="77777777" w:rsidR="00F17312" w:rsidRDefault="00F17312" w:rsidP="00F17312">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B2BC8A0" w14:textId="77777777" w:rsidR="00F17312" w:rsidRDefault="00F17312" w:rsidP="00F17312">
            <w:pPr>
              <w:pStyle w:val="TAL"/>
              <w:rPr>
                <w:rFonts w:cs="Arial"/>
                <w:lang w:eastAsia="zh-CN"/>
              </w:rPr>
            </w:pPr>
          </w:p>
          <w:p w14:paraId="39BC8CAC" w14:textId="77777777" w:rsidR="00F17312" w:rsidRDefault="00F17312" w:rsidP="00F17312">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116D8791"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F67A6D" w14:textId="77777777" w:rsidR="00F17312" w:rsidRDefault="00F17312" w:rsidP="00F17312">
            <w:pPr>
              <w:pStyle w:val="TAL"/>
            </w:pPr>
            <w:r>
              <w:t>type: Integer</w:t>
            </w:r>
          </w:p>
          <w:p w14:paraId="57C37CA4" w14:textId="77777777" w:rsidR="00F17312" w:rsidRDefault="00F17312" w:rsidP="00F17312">
            <w:pPr>
              <w:pStyle w:val="TAL"/>
              <w:rPr>
                <w:lang w:eastAsia="zh-CN"/>
              </w:rPr>
            </w:pPr>
            <w:r>
              <w:t xml:space="preserve">multiplicity: </w:t>
            </w:r>
            <w:proofErr w:type="gramStart"/>
            <w:r>
              <w:rPr>
                <w:lang w:eastAsia="zh-CN"/>
              </w:rPr>
              <w:t>1..</w:t>
            </w:r>
            <w:proofErr w:type="gramEnd"/>
            <w:r>
              <w:rPr>
                <w:lang w:eastAsia="zh-CN"/>
              </w:rPr>
              <w:t>*</w:t>
            </w:r>
          </w:p>
          <w:p w14:paraId="01917FA4" w14:textId="77777777" w:rsidR="00F17312" w:rsidRDefault="00F17312" w:rsidP="00F17312">
            <w:pPr>
              <w:pStyle w:val="TAL"/>
            </w:pPr>
            <w:proofErr w:type="spellStart"/>
            <w:r>
              <w:t>isOrdered</w:t>
            </w:r>
            <w:proofErr w:type="spellEnd"/>
            <w:r>
              <w:t>: N/A</w:t>
            </w:r>
          </w:p>
          <w:p w14:paraId="45DA64CF" w14:textId="77777777" w:rsidR="00F17312" w:rsidRDefault="00F17312" w:rsidP="00F17312">
            <w:pPr>
              <w:pStyle w:val="TAL"/>
            </w:pPr>
            <w:proofErr w:type="spellStart"/>
            <w:r>
              <w:t>isUnique</w:t>
            </w:r>
            <w:proofErr w:type="spellEnd"/>
            <w:r>
              <w:t>: N/A</w:t>
            </w:r>
          </w:p>
          <w:p w14:paraId="665A35CF" w14:textId="77777777" w:rsidR="00F17312" w:rsidRDefault="00F17312" w:rsidP="00F17312">
            <w:pPr>
              <w:pStyle w:val="TAL"/>
            </w:pPr>
            <w:proofErr w:type="spellStart"/>
            <w:r>
              <w:t>defaultValue</w:t>
            </w:r>
            <w:proofErr w:type="spellEnd"/>
            <w:r>
              <w:t>: None</w:t>
            </w:r>
          </w:p>
          <w:p w14:paraId="2DCF3EFC" w14:textId="77777777" w:rsidR="00F17312" w:rsidRDefault="00F17312" w:rsidP="00F17312">
            <w:pPr>
              <w:pStyle w:val="TAL"/>
            </w:pPr>
            <w:proofErr w:type="spellStart"/>
            <w:r>
              <w:t>isNullable</w:t>
            </w:r>
            <w:proofErr w:type="spellEnd"/>
            <w:r>
              <w:t xml:space="preserve">: </w:t>
            </w:r>
            <w:r>
              <w:rPr>
                <w:rFonts w:cs="Arial"/>
                <w:szCs w:val="18"/>
              </w:rPr>
              <w:t>False</w:t>
            </w:r>
          </w:p>
        </w:tc>
      </w:tr>
      <w:tr w:rsidR="00F17312" w14:paraId="7CD3402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AEB92"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E9C0F8A" w14:textId="77777777" w:rsidR="00F17312" w:rsidRDefault="00F17312" w:rsidP="00F17312">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40D0744" w14:textId="77777777" w:rsidR="00F17312" w:rsidRDefault="00F17312" w:rsidP="00F17312">
            <w:pPr>
              <w:pStyle w:val="TAL"/>
              <w:rPr>
                <w:szCs w:val="18"/>
                <w:lang w:eastAsia="zh-CN"/>
              </w:rPr>
            </w:pPr>
          </w:p>
          <w:p w14:paraId="02DC5EEC" w14:textId="77777777" w:rsidR="00F17312" w:rsidRDefault="00F17312" w:rsidP="00F17312">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B324572" w14:textId="77777777" w:rsidR="00F17312" w:rsidRDefault="00F17312" w:rsidP="00F17312">
            <w:pPr>
              <w:pStyle w:val="TAL"/>
              <w:rPr>
                <w:szCs w:val="18"/>
              </w:rPr>
            </w:pPr>
          </w:p>
          <w:p w14:paraId="329F0BB8" w14:textId="77777777" w:rsidR="00F17312" w:rsidRDefault="00F17312" w:rsidP="00F17312">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A917281" w14:textId="77777777" w:rsidR="00F17312" w:rsidRDefault="00F17312" w:rsidP="00F17312">
            <w:pPr>
              <w:pStyle w:val="TAL"/>
              <w:rPr>
                <w:rFonts w:cs="Arial"/>
                <w:szCs w:val="18"/>
                <w:lang w:eastAsia="zh-CN"/>
              </w:rPr>
            </w:pPr>
          </w:p>
          <w:p w14:paraId="58E27E7A" w14:textId="77777777" w:rsidR="00F17312" w:rsidRDefault="00F17312" w:rsidP="00F17312">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041AF055" w14:textId="77777777" w:rsidR="00F17312" w:rsidRDefault="00F17312" w:rsidP="00F17312">
            <w:pPr>
              <w:pStyle w:val="TAL"/>
              <w:rPr>
                <w:szCs w:val="18"/>
              </w:rPr>
            </w:pPr>
          </w:p>
          <w:p w14:paraId="18829079" w14:textId="77777777" w:rsidR="00F17312" w:rsidRDefault="00F17312" w:rsidP="00F17312">
            <w:pPr>
              <w:pStyle w:val="TAL"/>
              <w:rPr>
                <w:szCs w:val="18"/>
              </w:rPr>
            </w:pPr>
            <w:r>
              <w:rPr>
                <w:szCs w:val="18"/>
              </w:rPr>
              <w:t xml:space="preserve">The legal values for </w:t>
            </w:r>
            <w:r>
              <w:rPr>
                <w:i/>
                <w:iCs/>
                <w:szCs w:val="18"/>
              </w:rPr>
              <w:t>a</w:t>
            </w:r>
            <w:r>
              <w:rPr>
                <w:szCs w:val="18"/>
              </w:rPr>
              <w:t xml:space="preserve"> are 25, 50, 75, 90.</w:t>
            </w:r>
          </w:p>
          <w:p w14:paraId="63ED3025" w14:textId="77777777" w:rsidR="00F17312" w:rsidRDefault="00F17312" w:rsidP="00F17312">
            <w:pPr>
              <w:pStyle w:val="TAL"/>
              <w:rPr>
                <w:szCs w:val="18"/>
              </w:rPr>
            </w:pPr>
            <w:r>
              <w:rPr>
                <w:szCs w:val="18"/>
              </w:rPr>
              <w:t xml:space="preserve">The legal values for </w:t>
            </w:r>
            <w:r>
              <w:rPr>
                <w:i/>
                <w:iCs/>
                <w:szCs w:val="18"/>
              </w:rPr>
              <w:t>n</w:t>
            </w:r>
            <w:r>
              <w:rPr>
                <w:szCs w:val="18"/>
              </w:rPr>
              <w:t xml:space="preserve"> are 1 to 200.</w:t>
            </w:r>
          </w:p>
          <w:p w14:paraId="1D5CF281" w14:textId="77777777" w:rsidR="00F17312" w:rsidRDefault="00F17312" w:rsidP="00F17312">
            <w:pPr>
              <w:pStyle w:val="TAL"/>
              <w:rPr>
                <w:szCs w:val="18"/>
              </w:rPr>
            </w:pPr>
          </w:p>
          <w:p w14:paraId="11D00A65" w14:textId="77777777" w:rsidR="00F17312" w:rsidRDefault="00F17312" w:rsidP="00F17312">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52B7BC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7D516" w14:textId="77777777" w:rsidR="00F17312" w:rsidRDefault="00F17312" w:rsidP="00F17312">
            <w:pPr>
              <w:pStyle w:val="TAL"/>
              <w:rPr>
                <w:rFonts w:cs="Arial"/>
                <w:szCs w:val="18"/>
                <w:lang w:eastAsia="zh-CN"/>
              </w:rPr>
            </w:pPr>
            <w:r>
              <w:rPr>
                <w:rFonts w:cs="Arial"/>
                <w:szCs w:val="18"/>
                <w:lang w:eastAsia="zh-CN"/>
              </w:rPr>
              <w:t>type: data type</w:t>
            </w:r>
          </w:p>
          <w:p w14:paraId="18F6808A" w14:textId="77777777" w:rsidR="00F17312" w:rsidRDefault="00F17312" w:rsidP="00F17312">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3ADF5EA" w14:textId="77777777" w:rsidR="00F17312" w:rsidRDefault="00F17312" w:rsidP="00F1731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3BFEC4D" w14:textId="77777777" w:rsidR="00F17312" w:rsidRDefault="00F17312" w:rsidP="00F1731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4D8F4BA" w14:textId="77777777" w:rsidR="00F17312" w:rsidRDefault="00F17312" w:rsidP="00F1731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2316A99" w14:textId="77777777" w:rsidR="00F17312" w:rsidRDefault="00F17312" w:rsidP="00F17312">
            <w:pPr>
              <w:pStyle w:val="TAL"/>
            </w:pPr>
            <w:proofErr w:type="spellStart"/>
            <w:r>
              <w:rPr>
                <w:rFonts w:cs="Arial"/>
                <w:szCs w:val="18"/>
                <w:lang w:eastAsia="zh-CN"/>
              </w:rPr>
              <w:t>isNullable</w:t>
            </w:r>
            <w:proofErr w:type="spellEnd"/>
            <w:r>
              <w:rPr>
                <w:rFonts w:cs="Arial"/>
                <w:szCs w:val="18"/>
                <w:lang w:eastAsia="zh-CN"/>
              </w:rPr>
              <w:t>: True</w:t>
            </w:r>
          </w:p>
        </w:tc>
      </w:tr>
      <w:tr w:rsidR="00F17312" w14:paraId="2975205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015F1"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E66A461" w14:textId="77777777" w:rsidR="00F17312" w:rsidRDefault="00F17312" w:rsidP="00F17312">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2BCF14F" w14:textId="77777777" w:rsidR="00F17312" w:rsidRDefault="00F17312" w:rsidP="00F17312">
            <w:pPr>
              <w:pStyle w:val="TAL"/>
              <w:rPr>
                <w:szCs w:val="18"/>
              </w:rPr>
            </w:pPr>
          </w:p>
          <w:p w14:paraId="358235E6" w14:textId="77777777" w:rsidR="00F17312" w:rsidRDefault="00F17312" w:rsidP="00F17312">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F5A75FF" w14:textId="77777777" w:rsidR="00F17312" w:rsidRDefault="00F17312" w:rsidP="00F17312">
            <w:pPr>
              <w:pStyle w:val="TAL"/>
              <w:rPr>
                <w:szCs w:val="18"/>
                <w:lang w:eastAsia="zh-CN"/>
              </w:rPr>
            </w:pPr>
          </w:p>
          <w:p w14:paraId="2C6D8F61" w14:textId="77777777" w:rsidR="00F17312" w:rsidRDefault="00F17312" w:rsidP="00F17312">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2224A9E" w14:textId="77777777" w:rsidR="00F17312" w:rsidRDefault="00F17312" w:rsidP="00F17312">
            <w:pPr>
              <w:pStyle w:val="TAL"/>
              <w:rPr>
                <w:rFonts w:cs="Arial"/>
                <w:szCs w:val="18"/>
                <w:lang w:eastAsia="zh-CN"/>
              </w:rPr>
            </w:pPr>
          </w:p>
          <w:p w14:paraId="789542B9" w14:textId="77777777" w:rsidR="00F17312" w:rsidRDefault="00F17312" w:rsidP="00F17312">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112D9D50" w14:textId="77777777" w:rsidR="00F17312" w:rsidRDefault="00F17312" w:rsidP="00F17312">
            <w:pPr>
              <w:pStyle w:val="TAL"/>
              <w:rPr>
                <w:szCs w:val="18"/>
              </w:rPr>
            </w:pPr>
          </w:p>
          <w:p w14:paraId="1DF8B20C" w14:textId="77777777" w:rsidR="00F17312" w:rsidRDefault="00F17312" w:rsidP="00F17312">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68D341BC" w14:textId="77777777" w:rsidR="00F17312" w:rsidRDefault="00F17312" w:rsidP="00F17312">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0B8DBF2A" w14:textId="77777777" w:rsidR="00F17312" w:rsidRDefault="00F17312" w:rsidP="00F17312">
            <w:pPr>
              <w:pStyle w:val="TAL"/>
              <w:rPr>
                <w:szCs w:val="18"/>
              </w:rPr>
            </w:pPr>
          </w:p>
          <w:p w14:paraId="57EB5705" w14:textId="77777777" w:rsidR="00F17312" w:rsidRDefault="00F17312" w:rsidP="00F17312">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A762D76" w14:textId="77777777" w:rsidR="00F17312" w:rsidRDefault="00F17312" w:rsidP="00F17312">
            <w:pPr>
              <w:pStyle w:val="TAL"/>
              <w:rPr>
                <w:rFonts w:cs="Arial"/>
                <w:szCs w:val="18"/>
                <w:lang w:eastAsia="zh-CN"/>
              </w:rPr>
            </w:pPr>
            <w:r>
              <w:rPr>
                <w:rFonts w:cs="Arial"/>
                <w:szCs w:val="18"/>
                <w:lang w:eastAsia="zh-CN"/>
              </w:rPr>
              <w:t>type: data type</w:t>
            </w:r>
          </w:p>
          <w:p w14:paraId="22BAEF1F" w14:textId="77777777" w:rsidR="00F17312" w:rsidRDefault="00F17312" w:rsidP="00F17312">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7874376C" w14:textId="77777777" w:rsidR="00F17312" w:rsidRDefault="00F17312" w:rsidP="00F1731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D7F2F29" w14:textId="77777777" w:rsidR="00F17312" w:rsidRDefault="00F17312" w:rsidP="00F1731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340F45D" w14:textId="77777777" w:rsidR="00F17312" w:rsidRDefault="00F17312" w:rsidP="00F1731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DEB5DAA" w14:textId="77777777" w:rsidR="00F17312" w:rsidRDefault="00F17312" w:rsidP="00F17312">
            <w:pPr>
              <w:pStyle w:val="TAL"/>
            </w:pPr>
            <w:proofErr w:type="spellStart"/>
            <w:r>
              <w:rPr>
                <w:rFonts w:cs="Arial"/>
                <w:szCs w:val="18"/>
                <w:lang w:eastAsia="zh-CN"/>
              </w:rPr>
              <w:t>isNullable</w:t>
            </w:r>
            <w:proofErr w:type="spellEnd"/>
            <w:r>
              <w:rPr>
                <w:rFonts w:cs="Arial"/>
                <w:szCs w:val="18"/>
                <w:lang w:eastAsia="zh-CN"/>
              </w:rPr>
              <w:t>: True</w:t>
            </w:r>
          </w:p>
        </w:tc>
      </w:tr>
      <w:tr w:rsidR="00F17312" w14:paraId="5866225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6A4CA"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5CCA489" w14:textId="77777777" w:rsidR="00F17312" w:rsidRDefault="00F17312" w:rsidP="00F17312">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6D0FCBB" w14:textId="77777777" w:rsidR="00F17312" w:rsidRDefault="00F17312" w:rsidP="00F17312">
            <w:pPr>
              <w:pStyle w:val="TAL"/>
              <w:rPr>
                <w:szCs w:val="18"/>
                <w:lang w:eastAsia="zh-CN"/>
              </w:rPr>
            </w:pPr>
          </w:p>
          <w:p w14:paraId="1A7C470F" w14:textId="77777777" w:rsidR="00F17312" w:rsidRDefault="00F17312" w:rsidP="00F1731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BEDBF9" w14:textId="77777777" w:rsidR="00F17312" w:rsidRDefault="00F17312" w:rsidP="00F17312">
            <w:pPr>
              <w:pStyle w:val="TAL"/>
              <w:rPr>
                <w:rFonts w:cs="Arial"/>
                <w:szCs w:val="18"/>
                <w:lang w:eastAsia="zh-CN"/>
              </w:rPr>
            </w:pPr>
            <w:r>
              <w:rPr>
                <w:rFonts w:cs="Arial"/>
                <w:szCs w:val="18"/>
                <w:lang w:eastAsia="zh-CN"/>
              </w:rPr>
              <w:t xml:space="preserve">type: </w:t>
            </w:r>
            <w:r>
              <w:t>Boolean</w:t>
            </w:r>
          </w:p>
          <w:p w14:paraId="3109AAE9" w14:textId="77777777" w:rsidR="00F17312" w:rsidRDefault="00F17312" w:rsidP="00F17312">
            <w:pPr>
              <w:pStyle w:val="TAL"/>
              <w:rPr>
                <w:rFonts w:cs="Arial"/>
                <w:szCs w:val="18"/>
                <w:lang w:eastAsia="zh-CN"/>
              </w:rPr>
            </w:pPr>
            <w:r>
              <w:rPr>
                <w:rFonts w:cs="Arial"/>
                <w:szCs w:val="18"/>
                <w:lang w:eastAsia="zh-CN"/>
              </w:rPr>
              <w:t>multiplicity: 1</w:t>
            </w:r>
          </w:p>
          <w:p w14:paraId="5AEE831C" w14:textId="77777777" w:rsidR="00F17312" w:rsidRDefault="00F17312" w:rsidP="00F1731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B28BA8B" w14:textId="77777777" w:rsidR="00F17312" w:rsidRDefault="00F17312" w:rsidP="00F1731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4891328" w14:textId="77777777" w:rsidR="00F17312" w:rsidRDefault="00F17312" w:rsidP="00F1731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9B0A2E7" w14:textId="77777777" w:rsidR="00F17312" w:rsidRDefault="00F17312" w:rsidP="00F17312">
            <w:pPr>
              <w:pStyle w:val="TAL"/>
            </w:pPr>
            <w:proofErr w:type="spellStart"/>
            <w:r>
              <w:rPr>
                <w:rFonts w:cs="Arial"/>
                <w:szCs w:val="18"/>
                <w:lang w:eastAsia="zh-CN"/>
              </w:rPr>
              <w:t>isNullable</w:t>
            </w:r>
            <w:proofErr w:type="spellEnd"/>
            <w:r>
              <w:rPr>
                <w:rFonts w:cs="Arial"/>
                <w:szCs w:val="18"/>
                <w:lang w:eastAsia="zh-CN"/>
              </w:rPr>
              <w:t>: False</w:t>
            </w:r>
          </w:p>
        </w:tc>
      </w:tr>
      <w:tr w:rsidR="00F17312" w14:paraId="06233E6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FC303"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ciList</w:t>
            </w:r>
            <w:proofErr w:type="spellEnd"/>
            <w:r>
              <w:rPr>
                <w:rFonts w:ascii="Courier New" w:hAnsi="Courier New" w:cs="Courier New"/>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66292367" w14:textId="77777777" w:rsidR="00F17312" w:rsidRDefault="00F17312" w:rsidP="00F17312">
            <w:pPr>
              <w:pStyle w:val="TAL"/>
              <w:rPr>
                <w:rFonts w:cs="Arial"/>
              </w:rPr>
            </w:pPr>
            <w:r>
              <w:rPr>
                <w:rFonts w:cs="Arial"/>
              </w:rPr>
              <w:t>This holds a list of physical cell identities that can be assigned to the NR cells.</w:t>
            </w:r>
          </w:p>
          <w:p w14:paraId="5340140A" w14:textId="77777777" w:rsidR="00F17312" w:rsidRDefault="00F17312" w:rsidP="00F17312">
            <w:pPr>
              <w:pStyle w:val="TAL"/>
              <w:rPr>
                <w:rFonts w:cs="Arial"/>
              </w:rPr>
            </w:pPr>
          </w:p>
          <w:p w14:paraId="5C4D9381" w14:textId="6CA95EC5" w:rsidR="00F17312" w:rsidRDefault="00F17312" w:rsidP="00F17312">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720ADD5" w14:textId="77777777" w:rsidR="00F17312" w:rsidRDefault="00F17312" w:rsidP="00F17312">
            <w:pPr>
              <w:pStyle w:val="TAL"/>
              <w:rPr>
                <w:rFonts w:cs="Arial"/>
                <w:lang w:eastAsia="zh-CN"/>
              </w:rPr>
            </w:pPr>
          </w:p>
          <w:p w14:paraId="2BB9826C" w14:textId="77777777" w:rsidR="00F17312" w:rsidRDefault="00F17312" w:rsidP="00F17312">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6CD2C0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1DA969" w14:textId="77777777" w:rsidR="00F17312" w:rsidRDefault="00F17312" w:rsidP="00F17312">
            <w:pPr>
              <w:pStyle w:val="TAL"/>
            </w:pPr>
            <w:r>
              <w:t>type: Integer</w:t>
            </w:r>
          </w:p>
          <w:p w14:paraId="74F8D777" w14:textId="77777777" w:rsidR="00F17312" w:rsidRDefault="00F17312" w:rsidP="00F17312">
            <w:pPr>
              <w:pStyle w:val="TAL"/>
              <w:rPr>
                <w:lang w:eastAsia="zh-CN"/>
              </w:rPr>
            </w:pPr>
            <w:r>
              <w:t xml:space="preserve">multiplicity: </w:t>
            </w:r>
            <w:proofErr w:type="gramStart"/>
            <w:r>
              <w:rPr>
                <w:lang w:eastAsia="zh-CN"/>
              </w:rPr>
              <w:t>1..</w:t>
            </w:r>
            <w:proofErr w:type="gramEnd"/>
            <w:r>
              <w:rPr>
                <w:lang w:eastAsia="zh-CN"/>
              </w:rPr>
              <w:t>*</w:t>
            </w:r>
          </w:p>
          <w:p w14:paraId="096EE486" w14:textId="77777777" w:rsidR="00F17312" w:rsidRDefault="00F17312" w:rsidP="00F17312">
            <w:pPr>
              <w:pStyle w:val="TAL"/>
            </w:pPr>
            <w:proofErr w:type="spellStart"/>
            <w:r>
              <w:t>isOrdered</w:t>
            </w:r>
            <w:proofErr w:type="spellEnd"/>
            <w:r>
              <w:t>: N/A</w:t>
            </w:r>
          </w:p>
          <w:p w14:paraId="7E41988E" w14:textId="77777777" w:rsidR="00F17312" w:rsidRDefault="00F17312" w:rsidP="00F17312">
            <w:pPr>
              <w:pStyle w:val="TAL"/>
            </w:pPr>
            <w:proofErr w:type="spellStart"/>
            <w:r>
              <w:t>isUnique</w:t>
            </w:r>
            <w:proofErr w:type="spellEnd"/>
            <w:r>
              <w:t>: N/A</w:t>
            </w:r>
          </w:p>
          <w:p w14:paraId="35868269" w14:textId="77777777" w:rsidR="00F17312" w:rsidRDefault="00F17312" w:rsidP="00F17312">
            <w:pPr>
              <w:pStyle w:val="TAL"/>
            </w:pPr>
            <w:proofErr w:type="spellStart"/>
            <w:r>
              <w:t>defaultValue</w:t>
            </w:r>
            <w:proofErr w:type="spellEnd"/>
            <w:r>
              <w:t>: None</w:t>
            </w:r>
          </w:p>
          <w:p w14:paraId="0445D5AF" w14:textId="77777777" w:rsidR="00F17312" w:rsidRDefault="00F17312" w:rsidP="00F17312">
            <w:pPr>
              <w:pStyle w:val="TAL"/>
            </w:pPr>
            <w:proofErr w:type="spellStart"/>
            <w:r>
              <w:t>isNullable</w:t>
            </w:r>
            <w:proofErr w:type="spellEnd"/>
            <w:r>
              <w:t xml:space="preserve">: </w:t>
            </w:r>
            <w:r>
              <w:rPr>
                <w:rFonts w:cs="Arial"/>
                <w:szCs w:val="18"/>
              </w:rPr>
              <w:t>False</w:t>
            </w:r>
          </w:p>
        </w:tc>
      </w:tr>
      <w:tr w:rsidR="00F17312" w14:paraId="370BE1D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D556D"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D62FAEF" w14:textId="4C41EC52" w:rsidR="00F17312" w:rsidRDefault="00F17312" w:rsidP="00F17312">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9416F7A" w14:textId="77777777" w:rsidR="00F17312" w:rsidRDefault="00F17312" w:rsidP="00F17312">
            <w:pPr>
              <w:pStyle w:val="TAL"/>
              <w:rPr>
                <w:szCs w:val="18"/>
                <w:lang w:eastAsia="zh-CN"/>
              </w:rPr>
            </w:pPr>
          </w:p>
          <w:p w14:paraId="6E5E6E30" w14:textId="77777777" w:rsidR="00F17312" w:rsidRDefault="00F17312" w:rsidP="00F1731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B62398" w14:textId="77777777" w:rsidR="00F17312" w:rsidRDefault="00F17312" w:rsidP="00F17312">
            <w:pPr>
              <w:pStyle w:val="TAL"/>
              <w:rPr>
                <w:rFonts w:cs="Arial"/>
                <w:szCs w:val="18"/>
                <w:lang w:eastAsia="zh-CN"/>
              </w:rPr>
            </w:pPr>
            <w:r>
              <w:t>type: Boolean</w:t>
            </w:r>
          </w:p>
          <w:p w14:paraId="6180574F" w14:textId="77777777" w:rsidR="00F17312" w:rsidRDefault="00F17312" w:rsidP="00F17312">
            <w:pPr>
              <w:pStyle w:val="TAL"/>
              <w:rPr>
                <w:rFonts w:cs="Arial"/>
                <w:szCs w:val="18"/>
                <w:lang w:eastAsia="zh-CN"/>
              </w:rPr>
            </w:pPr>
            <w:r>
              <w:rPr>
                <w:rFonts w:cs="Arial"/>
                <w:szCs w:val="18"/>
                <w:lang w:eastAsia="zh-CN"/>
              </w:rPr>
              <w:t>multiplicity: 1</w:t>
            </w:r>
          </w:p>
          <w:p w14:paraId="13A24A6B" w14:textId="77777777" w:rsidR="00F17312" w:rsidRDefault="00F17312" w:rsidP="00F1731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40DA0BE" w14:textId="77777777" w:rsidR="00F17312" w:rsidRDefault="00F17312" w:rsidP="00F1731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9DC89DE" w14:textId="77777777" w:rsidR="00F17312" w:rsidRDefault="00F17312" w:rsidP="00F1731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CA1D242" w14:textId="77777777" w:rsidR="00F17312" w:rsidRDefault="00F17312" w:rsidP="00F17312">
            <w:pPr>
              <w:pStyle w:val="TAL"/>
            </w:pPr>
            <w:proofErr w:type="spellStart"/>
            <w:r>
              <w:rPr>
                <w:rFonts w:cs="Arial"/>
                <w:szCs w:val="18"/>
                <w:lang w:eastAsia="zh-CN"/>
              </w:rPr>
              <w:t>isNullable</w:t>
            </w:r>
            <w:proofErr w:type="spellEnd"/>
            <w:r>
              <w:rPr>
                <w:rFonts w:cs="Arial"/>
                <w:szCs w:val="18"/>
                <w:lang w:eastAsia="zh-CN"/>
              </w:rPr>
              <w:t>: False</w:t>
            </w:r>
          </w:p>
        </w:tc>
      </w:tr>
      <w:tr w:rsidR="00F17312" w14:paraId="2DE2542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3502A"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4874667" w14:textId="4FFAD831" w:rsidR="00F17312" w:rsidRDefault="00F17312" w:rsidP="00F17312">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4A4D3E2" w14:textId="77777777" w:rsidR="00F17312" w:rsidRDefault="00F17312" w:rsidP="00F17312">
            <w:pPr>
              <w:pStyle w:val="TAL"/>
              <w:rPr>
                <w:szCs w:val="18"/>
                <w:lang w:eastAsia="zh-CN"/>
              </w:rPr>
            </w:pPr>
          </w:p>
          <w:p w14:paraId="42613F52" w14:textId="77777777" w:rsidR="00F17312" w:rsidRDefault="00F17312" w:rsidP="00F17312">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C70BCD" w14:textId="77777777" w:rsidR="00F17312" w:rsidRDefault="00F17312" w:rsidP="00F17312">
            <w:pPr>
              <w:pStyle w:val="TAL"/>
            </w:pPr>
            <w:r>
              <w:t xml:space="preserve">type: </w:t>
            </w:r>
            <w:r>
              <w:rPr>
                <w:lang w:eastAsia="zh-CN"/>
              </w:rPr>
              <w:t>B</w:t>
            </w:r>
            <w:r>
              <w:t>oolean</w:t>
            </w:r>
          </w:p>
          <w:p w14:paraId="1A1C773D" w14:textId="77777777" w:rsidR="00F17312" w:rsidRDefault="00F17312" w:rsidP="00F17312">
            <w:pPr>
              <w:pStyle w:val="TAL"/>
            </w:pPr>
            <w:r>
              <w:t>multiplicity: 1</w:t>
            </w:r>
          </w:p>
          <w:p w14:paraId="511728BD" w14:textId="77777777" w:rsidR="00F17312" w:rsidRDefault="00F17312" w:rsidP="00F17312">
            <w:pPr>
              <w:pStyle w:val="TAL"/>
            </w:pPr>
            <w:proofErr w:type="spellStart"/>
            <w:r>
              <w:t>isOrdered</w:t>
            </w:r>
            <w:proofErr w:type="spellEnd"/>
            <w:r>
              <w:t>: N/A</w:t>
            </w:r>
          </w:p>
          <w:p w14:paraId="0082C2BD" w14:textId="77777777" w:rsidR="00F17312" w:rsidRDefault="00F17312" w:rsidP="00F17312">
            <w:pPr>
              <w:pStyle w:val="TAL"/>
            </w:pPr>
            <w:proofErr w:type="spellStart"/>
            <w:r>
              <w:t>isUnique</w:t>
            </w:r>
            <w:proofErr w:type="spellEnd"/>
            <w:r>
              <w:t>: N/A</w:t>
            </w:r>
          </w:p>
          <w:p w14:paraId="33758B9A" w14:textId="77777777" w:rsidR="00F17312" w:rsidRDefault="00F17312" w:rsidP="00F17312">
            <w:pPr>
              <w:pStyle w:val="TAL"/>
            </w:pPr>
            <w:proofErr w:type="spellStart"/>
            <w:r>
              <w:t>defaultValue</w:t>
            </w:r>
            <w:proofErr w:type="spellEnd"/>
            <w:r>
              <w:t>: None</w:t>
            </w:r>
          </w:p>
          <w:p w14:paraId="3F795C9A" w14:textId="77777777" w:rsidR="00F17312" w:rsidRDefault="00F17312" w:rsidP="00F17312">
            <w:pPr>
              <w:pStyle w:val="TAL"/>
            </w:pPr>
            <w:proofErr w:type="spellStart"/>
            <w:r>
              <w:t>isNullable</w:t>
            </w:r>
            <w:proofErr w:type="spellEnd"/>
            <w:r>
              <w:t xml:space="preserve">: </w:t>
            </w:r>
            <w:r>
              <w:rPr>
                <w:lang w:eastAsia="zh-CN"/>
              </w:rPr>
              <w:t>False</w:t>
            </w:r>
          </w:p>
        </w:tc>
      </w:tr>
      <w:tr w:rsidR="00F17312" w14:paraId="105B421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23F6B"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maximumDeviationHoTrigger</w:t>
            </w:r>
            <w:proofErr w:type="spellEnd"/>
          </w:p>
        </w:tc>
        <w:tc>
          <w:tcPr>
            <w:tcW w:w="5523" w:type="dxa"/>
            <w:tcBorders>
              <w:top w:val="single" w:sz="4" w:space="0" w:color="auto"/>
              <w:left w:val="single" w:sz="4" w:space="0" w:color="auto"/>
              <w:bottom w:val="single" w:sz="4" w:space="0" w:color="auto"/>
              <w:right w:val="single" w:sz="4" w:space="0" w:color="auto"/>
            </w:tcBorders>
          </w:tcPr>
          <w:p w14:paraId="5D07C602" w14:textId="77777777" w:rsidR="00F17312" w:rsidRDefault="00F17312" w:rsidP="00F17312">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0E442846" w14:textId="77777777" w:rsidR="00F17312" w:rsidRDefault="00F17312" w:rsidP="00F17312">
            <w:pPr>
              <w:pStyle w:val="TAL"/>
              <w:rPr>
                <w:szCs w:val="18"/>
                <w:lang w:eastAsia="zh-CN"/>
              </w:rPr>
            </w:pPr>
          </w:p>
          <w:p w14:paraId="67C9CE55" w14:textId="77777777" w:rsidR="00F17312" w:rsidRDefault="00F17312" w:rsidP="00F17312">
            <w:pPr>
              <w:pStyle w:val="TAL"/>
              <w:rPr>
                <w:rFonts w:cs="Arial"/>
              </w:rPr>
            </w:pPr>
            <w:proofErr w:type="spellStart"/>
            <w:r>
              <w:rPr>
                <w:rFonts w:cs="Arial"/>
                <w:szCs w:val="18"/>
              </w:rPr>
              <w:t>allowedValues</w:t>
            </w:r>
            <w:proofErr w:type="spellEnd"/>
            <w:r>
              <w:rPr>
                <w:rFonts w:cs="Arial"/>
                <w:szCs w:val="18"/>
              </w:rPr>
              <w:t>: -</w:t>
            </w:r>
            <w:proofErr w:type="gramStart"/>
            <w:r>
              <w:rPr>
                <w:rFonts w:cs="Arial"/>
                <w:szCs w:val="18"/>
              </w:rPr>
              <w:t>20..</w:t>
            </w:r>
            <w:proofErr w:type="gramEnd"/>
            <w:r>
              <w:rPr>
                <w:rFonts w:cs="Arial"/>
                <w:szCs w:val="18"/>
              </w:rPr>
              <w:t>20</w:t>
            </w:r>
          </w:p>
          <w:p w14:paraId="43FD88F7" w14:textId="77777777" w:rsidR="00F17312" w:rsidRDefault="00F17312" w:rsidP="00F17312">
            <w:pPr>
              <w:pStyle w:val="TAL"/>
              <w:rPr>
                <w:rFonts w:cs="Arial"/>
              </w:rPr>
            </w:pPr>
            <w:r>
              <w:rPr>
                <w:rFonts w:cs="Arial"/>
              </w:rPr>
              <w:t>Unit: 0.5 dB</w:t>
            </w:r>
          </w:p>
          <w:p w14:paraId="707C4FC2"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CB21F" w14:textId="77777777" w:rsidR="00F17312" w:rsidRDefault="00F17312" w:rsidP="00F17312">
            <w:pPr>
              <w:pStyle w:val="TAL"/>
              <w:rPr>
                <w:rFonts w:cs="Arial"/>
                <w:szCs w:val="18"/>
                <w:lang w:eastAsia="zh-CN"/>
              </w:rPr>
            </w:pPr>
            <w:r>
              <w:rPr>
                <w:rFonts w:cs="Arial"/>
                <w:szCs w:val="18"/>
                <w:lang w:eastAsia="zh-CN"/>
              </w:rPr>
              <w:t>type: Integer</w:t>
            </w:r>
          </w:p>
          <w:p w14:paraId="3E1A37CA" w14:textId="77777777" w:rsidR="00F17312" w:rsidRDefault="00F17312" w:rsidP="00F17312">
            <w:pPr>
              <w:pStyle w:val="TAL"/>
              <w:rPr>
                <w:rFonts w:cs="Arial"/>
                <w:szCs w:val="18"/>
                <w:lang w:eastAsia="zh-CN"/>
              </w:rPr>
            </w:pPr>
            <w:r>
              <w:rPr>
                <w:rFonts w:cs="Arial"/>
                <w:szCs w:val="18"/>
                <w:lang w:eastAsia="zh-CN"/>
              </w:rPr>
              <w:t>multiplicity: 1</w:t>
            </w:r>
          </w:p>
          <w:p w14:paraId="0EDB02D9" w14:textId="77777777" w:rsidR="00F17312" w:rsidRDefault="00F17312" w:rsidP="00F1731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308F6BC" w14:textId="77777777" w:rsidR="00F17312" w:rsidRDefault="00F17312" w:rsidP="00F1731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9EE2ABF" w14:textId="77777777" w:rsidR="00F17312" w:rsidRDefault="00F17312" w:rsidP="00F1731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0EA8775" w14:textId="77777777" w:rsidR="00F17312" w:rsidRDefault="00F17312" w:rsidP="00F17312">
            <w:pPr>
              <w:pStyle w:val="TAL"/>
            </w:pPr>
            <w:proofErr w:type="spellStart"/>
            <w:r>
              <w:rPr>
                <w:rFonts w:cs="Arial"/>
                <w:szCs w:val="18"/>
                <w:lang w:eastAsia="zh-CN"/>
              </w:rPr>
              <w:t>isNullable</w:t>
            </w:r>
            <w:proofErr w:type="spellEnd"/>
            <w:r>
              <w:rPr>
                <w:rFonts w:cs="Arial"/>
                <w:szCs w:val="18"/>
                <w:lang w:eastAsia="zh-CN"/>
              </w:rPr>
              <w:t>: True</w:t>
            </w:r>
          </w:p>
        </w:tc>
      </w:tr>
      <w:tr w:rsidR="00F17312" w14:paraId="1D449B8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3A94A"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5F8242CD" w14:textId="77777777" w:rsidR="00F17312" w:rsidRDefault="00F17312" w:rsidP="00F17312">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3499C89" w14:textId="77777777" w:rsidR="00F17312" w:rsidRDefault="00F17312" w:rsidP="00F17312">
            <w:pPr>
              <w:pStyle w:val="TAL"/>
              <w:keepNext w:val="0"/>
              <w:keepLines w:val="0"/>
              <w:widowControl w:val="0"/>
              <w:rPr>
                <w:lang w:eastAsia="zh-CN"/>
              </w:rPr>
            </w:pPr>
          </w:p>
          <w:p w14:paraId="5A06FEB2" w14:textId="77777777" w:rsidR="00F17312" w:rsidRDefault="00F17312" w:rsidP="00F17312">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5965E514" w14:textId="77777777" w:rsidR="00F17312" w:rsidRDefault="00F17312" w:rsidP="00F17312">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512181E" w14:textId="77777777" w:rsidR="00F17312" w:rsidRDefault="00F17312" w:rsidP="00F17312">
            <w:pPr>
              <w:pStyle w:val="TAL"/>
              <w:rPr>
                <w:rFonts w:cs="Arial"/>
                <w:szCs w:val="18"/>
                <w:lang w:eastAsia="zh-CN"/>
              </w:rPr>
            </w:pPr>
            <w:r>
              <w:rPr>
                <w:rFonts w:cs="Arial"/>
                <w:szCs w:val="18"/>
                <w:lang w:eastAsia="zh-CN"/>
              </w:rPr>
              <w:t>type: Integer</w:t>
            </w:r>
          </w:p>
          <w:p w14:paraId="1234074D" w14:textId="77777777" w:rsidR="00F17312" w:rsidRDefault="00F17312" w:rsidP="00F17312">
            <w:pPr>
              <w:pStyle w:val="TAL"/>
              <w:rPr>
                <w:rFonts w:cs="Arial"/>
                <w:szCs w:val="18"/>
                <w:lang w:eastAsia="zh-CN"/>
              </w:rPr>
            </w:pPr>
            <w:r>
              <w:rPr>
                <w:rFonts w:cs="Arial"/>
                <w:szCs w:val="18"/>
                <w:lang w:eastAsia="zh-CN"/>
              </w:rPr>
              <w:t>multiplicity: 1</w:t>
            </w:r>
          </w:p>
          <w:p w14:paraId="7108C4A0" w14:textId="77777777" w:rsidR="00F17312" w:rsidRDefault="00F17312" w:rsidP="00F1731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86C1C0B" w14:textId="77777777" w:rsidR="00F17312" w:rsidRDefault="00F17312" w:rsidP="00F1731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67CBDD1" w14:textId="77777777" w:rsidR="00F17312" w:rsidRDefault="00F17312" w:rsidP="00F1731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A8AE373" w14:textId="77777777" w:rsidR="00F17312" w:rsidRDefault="00F17312" w:rsidP="00F17312">
            <w:pPr>
              <w:pStyle w:val="TAL"/>
            </w:pPr>
            <w:proofErr w:type="spellStart"/>
            <w:r>
              <w:rPr>
                <w:rFonts w:cs="Arial"/>
                <w:szCs w:val="18"/>
                <w:lang w:eastAsia="zh-CN"/>
              </w:rPr>
              <w:t>isNullable</w:t>
            </w:r>
            <w:proofErr w:type="spellEnd"/>
            <w:r>
              <w:rPr>
                <w:rFonts w:cs="Arial"/>
                <w:szCs w:val="18"/>
                <w:lang w:eastAsia="zh-CN"/>
              </w:rPr>
              <w:t>: True</w:t>
            </w:r>
          </w:p>
        </w:tc>
      </w:tr>
      <w:tr w:rsidR="00F17312" w14:paraId="7903EE2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F6155"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515EB2C" w14:textId="77777777" w:rsidR="00F17312" w:rsidRDefault="00F17312" w:rsidP="00F17312">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54EBC309" w14:textId="77777777" w:rsidR="00F17312" w:rsidRDefault="00F17312" w:rsidP="00F17312">
            <w:pPr>
              <w:pStyle w:val="TAL"/>
              <w:widowControl w:val="0"/>
            </w:pPr>
            <w:r>
              <w:t>This attribute is used for Mobility Robustness Optimization.</w:t>
            </w:r>
          </w:p>
          <w:p w14:paraId="73A6181E" w14:textId="77777777" w:rsidR="00F17312" w:rsidRDefault="00F17312" w:rsidP="00F17312">
            <w:pPr>
              <w:pStyle w:val="TAL"/>
              <w:widowControl w:val="0"/>
            </w:pPr>
          </w:p>
          <w:p w14:paraId="45F82DA9" w14:textId="77777777" w:rsidR="00F17312" w:rsidRDefault="00F17312" w:rsidP="00F17312">
            <w:pPr>
              <w:pStyle w:val="TAL"/>
              <w:keepNext w:val="0"/>
              <w:keepLines w:val="0"/>
              <w:widowControl w:val="0"/>
            </w:pPr>
            <w:proofErr w:type="spellStart"/>
            <w:r>
              <w:t>allowedValues</w:t>
            </w:r>
            <w:proofErr w:type="spellEnd"/>
            <w:r>
              <w:t xml:space="preserve">: </w:t>
            </w:r>
            <w:proofErr w:type="gramStart"/>
            <w:r>
              <w:t>0</w:t>
            </w:r>
            <w:r>
              <w:rPr>
                <w:rFonts w:cs="Arial"/>
                <w:szCs w:val="18"/>
              </w:rPr>
              <w:t>..</w:t>
            </w:r>
            <w:proofErr w:type="gramEnd"/>
            <w:r>
              <w:t>1023</w:t>
            </w:r>
          </w:p>
          <w:p w14:paraId="5CFC827C" w14:textId="77777777" w:rsidR="00F17312" w:rsidRDefault="00F17312" w:rsidP="00F17312">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E26C3EF" w14:textId="77777777" w:rsidR="00F17312" w:rsidRDefault="00F17312" w:rsidP="00F17312">
            <w:pPr>
              <w:pStyle w:val="TAL"/>
              <w:rPr>
                <w:rFonts w:cs="Arial"/>
                <w:szCs w:val="18"/>
                <w:lang w:eastAsia="zh-CN"/>
              </w:rPr>
            </w:pPr>
            <w:r>
              <w:rPr>
                <w:rFonts w:cs="Arial"/>
                <w:szCs w:val="18"/>
                <w:lang w:eastAsia="zh-CN"/>
              </w:rPr>
              <w:t>type: Integer</w:t>
            </w:r>
          </w:p>
          <w:p w14:paraId="10378F74" w14:textId="77777777" w:rsidR="00F17312" w:rsidRDefault="00F17312" w:rsidP="00F17312">
            <w:pPr>
              <w:pStyle w:val="TAL"/>
              <w:rPr>
                <w:rFonts w:cs="Arial"/>
                <w:szCs w:val="18"/>
                <w:lang w:eastAsia="zh-CN"/>
              </w:rPr>
            </w:pPr>
            <w:r>
              <w:rPr>
                <w:rFonts w:cs="Arial"/>
                <w:szCs w:val="18"/>
                <w:lang w:eastAsia="zh-CN"/>
              </w:rPr>
              <w:t>multiplicity: 1</w:t>
            </w:r>
          </w:p>
          <w:p w14:paraId="3E8710A2" w14:textId="77777777" w:rsidR="00F17312" w:rsidRDefault="00F17312" w:rsidP="00F1731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E95F93B" w14:textId="77777777" w:rsidR="00F17312" w:rsidRDefault="00F17312" w:rsidP="00F1731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A87393B" w14:textId="77777777" w:rsidR="00F17312" w:rsidRDefault="00F17312" w:rsidP="00F1731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0AB5C61" w14:textId="77777777" w:rsidR="00F17312" w:rsidRDefault="00F17312" w:rsidP="00F17312">
            <w:pPr>
              <w:pStyle w:val="TAL"/>
            </w:pPr>
            <w:proofErr w:type="spellStart"/>
            <w:r>
              <w:rPr>
                <w:rFonts w:cs="Arial"/>
                <w:szCs w:val="18"/>
                <w:lang w:eastAsia="zh-CN"/>
              </w:rPr>
              <w:t>isNullable</w:t>
            </w:r>
            <w:proofErr w:type="spellEnd"/>
            <w:r>
              <w:rPr>
                <w:rFonts w:cs="Arial"/>
                <w:szCs w:val="18"/>
                <w:lang w:eastAsia="zh-CN"/>
              </w:rPr>
              <w:t>: True</w:t>
            </w:r>
          </w:p>
        </w:tc>
      </w:tr>
      <w:tr w:rsidR="00F17312" w14:paraId="293660E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4EE6B"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1CB5005" w14:textId="77777777" w:rsidR="00F17312" w:rsidRDefault="00F17312" w:rsidP="00F17312">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FC99ECA" w14:textId="77777777" w:rsidR="00F17312" w:rsidRDefault="00F17312" w:rsidP="00F17312">
            <w:pPr>
              <w:keepNext/>
              <w:keepLines/>
              <w:spacing w:after="0"/>
              <w:rPr>
                <w:rFonts w:ascii="Arial" w:hAnsi="Arial" w:cs="Arial"/>
                <w:sz w:val="18"/>
                <w:szCs w:val="18"/>
              </w:rPr>
            </w:pPr>
          </w:p>
          <w:p w14:paraId="74DD9674" w14:textId="77777777" w:rsidR="00F17312" w:rsidRDefault="00F17312" w:rsidP="00F1731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3E1CFB5" w14:textId="77777777" w:rsidR="00F17312" w:rsidRDefault="00F17312" w:rsidP="00F17312">
            <w:pPr>
              <w:keepNext/>
              <w:keepLines/>
              <w:spacing w:after="0"/>
              <w:rPr>
                <w:rFonts w:ascii="Arial" w:hAnsi="Arial" w:cs="Arial"/>
                <w:sz w:val="18"/>
                <w:szCs w:val="18"/>
              </w:rPr>
            </w:pPr>
          </w:p>
          <w:p w14:paraId="38EA3E6D" w14:textId="77777777" w:rsidR="00F17312" w:rsidRDefault="00F17312" w:rsidP="00F17312">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0D69B63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F1A11" w14:textId="77777777" w:rsidR="00F17312" w:rsidRDefault="00F17312" w:rsidP="00F17312">
            <w:pPr>
              <w:pStyle w:val="TAL"/>
            </w:pPr>
            <w:r>
              <w:t>type: String</w:t>
            </w:r>
          </w:p>
          <w:p w14:paraId="4617D4B8" w14:textId="77777777" w:rsidR="00F17312" w:rsidRDefault="00F17312" w:rsidP="00F17312">
            <w:pPr>
              <w:pStyle w:val="TAL"/>
            </w:pPr>
            <w:r>
              <w:t xml:space="preserve">multiplicity: </w:t>
            </w:r>
            <w:proofErr w:type="gramStart"/>
            <w:r>
              <w:t>0..</w:t>
            </w:r>
            <w:proofErr w:type="gramEnd"/>
            <w:r>
              <w:t>1</w:t>
            </w:r>
          </w:p>
          <w:p w14:paraId="1B4868D1" w14:textId="77777777" w:rsidR="00F17312" w:rsidRDefault="00F17312" w:rsidP="00F17312">
            <w:pPr>
              <w:pStyle w:val="TAL"/>
            </w:pPr>
            <w:proofErr w:type="spellStart"/>
            <w:r>
              <w:t>isOrdered</w:t>
            </w:r>
            <w:proofErr w:type="spellEnd"/>
            <w:r>
              <w:t>: False</w:t>
            </w:r>
          </w:p>
          <w:p w14:paraId="43E9E8D3" w14:textId="77777777" w:rsidR="00F17312" w:rsidRDefault="00F17312" w:rsidP="00F17312">
            <w:pPr>
              <w:pStyle w:val="TAL"/>
            </w:pPr>
            <w:proofErr w:type="spellStart"/>
            <w:r>
              <w:t>isUnique</w:t>
            </w:r>
            <w:proofErr w:type="spellEnd"/>
            <w:r>
              <w:t>: True</w:t>
            </w:r>
          </w:p>
          <w:p w14:paraId="7F95CAC1" w14:textId="77777777" w:rsidR="00F17312" w:rsidRDefault="00F17312" w:rsidP="00F17312">
            <w:pPr>
              <w:pStyle w:val="TAL"/>
            </w:pPr>
            <w:proofErr w:type="spellStart"/>
            <w:r>
              <w:t>defaultValue</w:t>
            </w:r>
            <w:proofErr w:type="spellEnd"/>
            <w:r>
              <w:t>: None</w:t>
            </w:r>
          </w:p>
          <w:p w14:paraId="309041BB" w14:textId="77777777" w:rsidR="00F17312" w:rsidRDefault="00F17312" w:rsidP="00F17312">
            <w:pPr>
              <w:pStyle w:val="TAL"/>
            </w:pPr>
            <w:proofErr w:type="spellStart"/>
            <w:r>
              <w:t>isNullable</w:t>
            </w:r>
            <w:proofErr w:type="spellEnd"/>
            <w:r>
              <w:t>: True</w:t>
            </w:r>
          </w:p>
        </w:tc>
      </w:tr>
      <w:tr w:rsidR="00F17312" w14:paraId="1903290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039B6" w14:textId="77777777" w:rsidR="00F17312" w:rsidRDefault="00F17312" w:rsidP="00F17312">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2322D303" w14:textId="77777777" w:rsidR="00F17312" w:rsidRDefault="00F17312" w:rsidP="00F17312">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A05D00B" w14:textId="77777777" w:rsidR="00F17312" w:rsidRDefault="00F17312" w:rsidP="00F17312">
            <w:pPr>
              <w:keepNext/>
              <w:keepLines/>
              <w:spacing w:after="0"/>
              <w:rPr>
                <w:rFonts w:ascii="Arial" w:hAnsi="Arial" w:cs="Arial"/>
                <w:sz w:val="18"/>
                <w:szCs w:val="18"/>
              </w:rPr>
            </w:pPr>
          </w:p>
          <w:p w14:paraId="1C0AE115" w14:textId="77777777" w:rsidR="00F17312" w:rsidRDefault="00F17312" w:rsidP="00F1731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869A71C" w14:textId="77777777" w:rsidR="00F17312" w:rsidRDefault="00F17312" w:rsidP="00F17312">
            <w:pPr>
              <w:keepNext/>
              <w:keepLines/>
              <w:spacing w:after="0"/>
              <w:rPr>
                <w:rFonts w:ascii="Arial" w:hAnsi="Arial" w:cs="Arial"/>
                <w:sz w:val="18"/>
                <w:szCs w:val="18"/>
              </w:rPr>
            </w:pPr>
          </w:p>
          <w:p w14:paraId="383CDE20" w14:textId="77777777" w:rsidR="00F17312" w:rsidRDefault="00F17312" w:rsidP="00F17312">
            <w:pPr>
              <w:keepNext/>
              <w:keepLines/>
              <w:spacing w:after="0"/>
              <w:rPr>
                <w:rFonts w:ascii="Arial" w:hAnsi="Arial" w:cs="Arial"/>
                <w:sz w:val="18"/>
                <w:szCs w:val="18"/>
              </w:rPr>
            </w:pPr>
          </w:p>
          <w:p w14:paraId="12223C42" w14:textId="77777777" w:rsidR="00F17312" w:rsidRDefault="00F17312" w:rsidP="00F17312">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466E6028" w14:textId="77777777" w:rsidR="00F17312" w:rsidRDefault="00F17312" w:rsidP="00F17312">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36BB081" w14:textId="77777777" w:rsidR="00F17312" w:rsidRDefault="00F17312" w:rsidP="00F17312">
            <w:pPr>
              <w:pStyle w:val="TAL"/>
            </w:pPr>
            <w:r>
              <w:t>type: String</w:t>
            </w:r>
          </w:p>
          <w:p w14:paraId="255F13C4" w14:textId="77777777" w:rsidR="00F17312" w:rsidRDefault="00F17312" w:rsidP="00F17312">
            <w:pPr>
              <w:pStyle w:val="TAL"/>
            </w:pPr>
            <w:r>
              <w:t xml:space="preserve">multiplicity: </w:t>
            </w:r>
            <w:proofErr w:type="gramStart"/>
            <w:r>
              <w:t>0..</w:t>
            </w:r>
            <w:proofErr w:type="gramEnd"/>
            <w:r>
              <w:t>1</w:t>
            </w:r>
          </w:p>
          <w:p w14:paraId="4B8603F2" w14:textId="77777777" w:rsidR="00F17312" w:rsidRDefault="00F17312" w:rsidP="00F17312">
            <w:pPr>
              <w:pStyle w:val="TAL"/>
            </w:pPr>
            <w:proofErr w:type="spellStart"/>
            <w:r>
              <w:t>isOrdered</w:t>
            </w:r>
            <w:proofErr w:type="spellEnd"/>
            <w:r>
              <w:t>: False</w:t>
            </w:r>
          </w:p>
          <w:p w14:paraId="6F52282A" w14:textId="77777777" w:rsidR="00F17312" w:rsidRDefault="00F17312" w:rsidP="00F17312">
            <w:pPr>
              <w:pStyle w:val="TAL"/>
            </w:pPr>
            <w:proofErr w:type="spellStart"/>
            <w:r>
              <w:t>isUnique</w:t>
            </w:r>
            <w:proofErr w:type="spellEnd"/>
            <w:r>
              <w:t>: True</w:t>
            </w:r>
          </w:p>
          <w:p w14:paraId="3DDBB783" w14:textId="77777777" w:rsidR="00F17312" w:rsidRDefault="00F17312" w:rsidP="00F17312">
            <w:pPr>
              <w:pStyle w:val="TAL"/>
            </w:pPr>
            <w:proofErr w:type="spellStart"/>
            <w:r>
              <w:t>defaultValue</w:t>
            </w:r>
            <w:proofErr w:type="spellEnd"/>
            <w:r>
              <w:t>: None</w:t>
            </w:r>
          </w:p>
          <w:p w14:paraId="311BF7EE" w14:textId="77777777" w:rsidR="00F17312" w:rsidRDefault="00F17312" w:rsidP="00F17312">
            <w:pPr>
              <w:pStyle w:val="TAL"/>
            </w:pPr>
            <w:proofErr w:type="spellStart"/>
            <w:r>
              <w:t>isNullable</w:t>
            </w:r>
            <w:proofErr w:type="spellEnd"/>
            <w:r>
              <w:t>: True</w:t>
            </w:r>
          </w:p>
        </w:tc>
      </w:tr>
      <w:tr w:rsidR="00F17312" w14:paraId="4C976C7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A850E"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ADF3FCE" w14:textId="77777777" w:rsidR="00F17312" w:rsidRDefault="00F17312" w:rsidP="00F17312">
            <w:pPr>
              <w:pStyle w:val="TAL"/>
            </w:pPr>
            <w:r>
              <w:t xml:space="preserve">This attribute defines configuration parameters of frequency domain resource to support RIM RS. </w:t>
            </w:r>
          </w:p>
          <w:p w14:paraId="519F93E2" w14:textId="77777777" w:rsidR="00F17312" w:rsidRDefault="00F17312" w:rsidP="00F17312">
            <w:pPr>
              <w:pStyle w:val="TAL"/>
            </w:pPr>
          </w:p>
          <w:p w14:paraId="71F91AF7"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7C8C7C1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80D8F8" w14:textId="77777777" w:rsidR="00F17312" w:rsidRDefault="00F17312" w:rsidP="00F17312">
            <w:pPr>
              <w:pStyle w:val="TAL"/>
              <w:rPr>
                <w:rFonts w:cs="Arial"/>
              </w:rPr>
            </w:pPr>
            <w:r>
              <w:rPr>
                <w:rFonts w:cs="Arial"/>
              </w:rPr>
              <w:t xml:space="preserve">type: </w:t>
            </w:r>
            <w:proofErr w:type="spellStart"/>
            <w:r>
              <w:rPr>
                <w:rFonts w:cs="Arial"/>
              </w:rPr>
              <w:t>FrequencyDomainPara</w:t>
            </w:r>
            <w:proofErr w:type="spellEnd"/>
          </w:p>
          <w:p w14:paraId="4E106381" w14:textId="77777777" w:rsidR="00F17312" w:rsidRDefault="00F17312" w:rsidP="00F17312">
            <w:pPr>
              <w:pStyle w:val="TAL"/>
              <w:rPr>
                <w:rFonts w:cs="Arial"/>
              </w:rPr>
            </w:pPr>
            <w:r>
              <w:rPr>
                <w:rFonts w:cs="Arial"/>
              </w:rPr>
              <w:t>multiplicity: 1</w:t>
            </w:r>
          </w:p>
          <w:p w14:paraId="65C63BA8" w14:textId="77777777" w:rsidR="00F17312" w:rsidRDefault="00F17312" w:rsidP="00F17312">
            <w:pPr>
              <w:pStyle w:val="TAL"/>
              <w:rPr>
                <w:rFonts w:cs="Arial"/>
              </w:rPr>
            </w:pPr>
            <w:proofErr w:type="spellStart"/>
            <w:r>
              <w:rPr>
                <w:rFonts w:cs="Arial"/>
              </w:rPr>
              <w:t>isOrdered</w:t>
            </w:r>
            <w:proofErr w:type="spellEnd"/>
            <w:r>
              <w:rPr>
                <w:rFonts w:cs="Arial"/>
              </w:rPr>
              <w:t>: N/A</w:t>
            </w:r>
          </w:p>
          <w:p w14:paraId="00EB762D" w14:textId="77777777" w:rsidR="00F17312" w:rsidRDefault="00F17312" w:rsidP="00F17312">
            <w:pPr>
              <w:pStyle w:val="TAL"/>
              <w:rPr>
                <w:rFonts w:cs="Arial"/>
                <w:lang w:eastAsia="zh-CN"/>
              </w:rPr>
            </w:pPr>
            <w:proofErr w:type="spellStart"/>
            <w:r>
              <w:rPr>
                <w:rFonts w:cs="Arial"/>
              </w:rPr>
              <w:t>isUnique</w:t>
            </w:r>
            <w:proofErr w:type="spellEnd"/>
            <w:r>
              <w:rPr>
                <w:rFonts w:cs="Arial"/>
              </w:rPr>
              <w:t>: N/A</w:t>
            </w:r>
          </w:p>
          <w:p w14:paraId="64213D2A"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6A346386" w14:textId="77777777" w:rsidR="00F17312" w:rsidRDefault="00F17312" w:rsidP="00F1731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6DB0D3A" w14:textId="77777777" w:rsidR="00F17312" w:rsidRDefault="00F17312" w:rsidP="00F17312">
            <w:pPr>
              <w:pStyle w:val="TAL"/>
            </w:pPr>
          </w:p>
        </w:tc>
      </w:tr>
      <w:tr w:rsidR="00F17312" w14:paraId="4682E78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82D59"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860AAA9" w14:textId="77777777" w:rsidR="00F17312" w:rsidRDefault="00F17312" w:rsidP="00F17312">
            <w:pPr>
              <w:pStyle w:val="TAL"/>
            </w:pPr>
            <w:r>
              <w:t xml:space="preserve">This attribute defines configuration parameters of sequence domain resource to support RIM RS. </w:t>
            </w:r>
          </w:p>
          <w:p w14:paraId="5F8014D9" w14:textId="77777777" w:rsidR="00F17312" w:rsidRDefault="00F17312" w:rsidP="00F17312">
            <w:pPr>
              <w:pStyle w:val="TAL"/>
            </w:pPr>
          </w:p>
          <w:p w14:paraId="4FACA18C"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2CBE5419"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AD0D90" w14:textId="77777777" w:rsidR="00F17312" w:rsidRDefault="00F17312" w:rsidP="00F17312">
            <w:pPr>
              <w:pStyle w:val="TAL"/>
              <w:rPr>
                <w:rFonts w:cs="Arial"/>
              </w:rPr>
            </w:pPr>
            <w:r>
              <w:rPr>
                <w:rFonts w:cs="Arial"/>
              </w:rPr>
              <w:t xml:space="preserve">type: </w:t>
            </w:r>
            <w:proofErr w:type="spellStart"/>
            <w:r>
              <w:rPr>
                <w:rFonts w:cs="Arial"/>
              </w:rPr>
              <w:t>SequenceDomainPara</w:t>
            </w:r>
            <w:proofErr w:type="spellEnd"/>
          </w:p>
          <w:p w14:paraId="35EE15EB" w14:textId="77777777" w:rsidR="00F17312" w:rsidRDefault="00F17312" w:rsidP="00F17312">
            <w:pPr>
              <w:pStyle w:val="TAL"/>
              <w:rPr>
                <w:rFonts w:cs="Arial"/>
              </w:rPr>
            </w:pPr>
            <w:r>
              <w:rPr>
                <w:rFonts w:cs="Arial"/>
              </w:rPr>
              <w:t>multiplicity: 1</w:t>
            </w:r>
          </w:p>
          <w:p w14:paraId="09CBB297" w14:textId="77777777" w:rsidR="00F17312" w:rsidRDefault="00F17312" w:rsidP="00F17312">
            <w:pPr>
              <w:pStyle w:val="TAL"/>
              <w:rPr>
                <w:rFonts w:cs="Arial"/>
              </w:rPr>
            </w:pPr>
            <w:proofErr w:type="spellStart"/>
            <w:r>
              <w:rPr>
                <w:rFonts w:cs="Arial"/>
              </w:rPr>
              <w:t>isOrdered</w:t>
            </w:r>
            <w:proofErr w:type="spellEnd"/>
            <w:r>
              <w:rPr>
                <w:rFonts w:cs="Arial"/>
              </w:rPr>
              <w:t>: N/A</w:t>
            </w:r>
          </w:p>
          <w:p w14:paraId="668EF2A4" w14:textId="77777777" w:rsidR="00F17312" w:rsidRDefault="00F17312" w:rsidP="00F17312">
            <w:pPr>
              <w:pStyle w:val="TAL"/>
              <w:rPr>
                <w:rFonts w:cs="Arial"/>
                <w:lang w:eastAsia="zh-CN"/>
              </w:rPr>
            </w:pPr>
            <w:proofErr w:type="spellStart"/>
            <w:r>
              <w:rPr>
                <w:rFonts w:cs="Arial"/>
              </w:rPr>
              <w:t>isUnique</w:t>
            </w:r>
            <w:proofErr w:type="spellEnd"/>
            <w:r>
              <w:rPr>
                <w:rFonts w:cs="Arial"/>
              </w:rPr>
              <w:t>: N/A</w:t>
            </w:r>
          </w:p>
          <w:p w14:paraId="14FF68BB"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256177AC" w14:textId="77777777" w:rsidR="00F17312" w:rsidRDefault="00F17312" w:rsidP="00F1731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738BBA1" w14:textId="77777777" w:rsidR="00F17312" w:rsidRDefault="00F17312" w:rsidP="00F17312">
            <w:pPr>
              <w:pStyle w:val="TAL"/>
            </w:pPr>
          </w:p>
        </w:tc>
      </w:tr>
      <w:tr w:rsidR="00F17312" w14:paraId="4EE009E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9104B"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BF2D674" w14:textId="77777777" w:rsidR="00F17312" w:rsidRDefault="00F17312" w:rsidP="00F17312">
            <w:pPr>
              <w:pStyle w:val="TAL"/>
            </w:pPr>
            <w:r>
              <w:t xml:space="preserve">This attribute defines configuration parameters of time domain resource to support RIM RS.  </w:t>
            </w:r>
          </w:p>
          <w:p w14:paraId="6E19E55F" w14:textId="77777777" w:rsidR="00F17312" w:rsidRDefault="00F17312" w:rsidP="00F17312">
            <w:pPr>
              <w:pStyle w:val="TAL"/>
            </w:pPr>
          </w:p>
          <w:p w14:paraId="7281676B"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69696217"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AE4EDB1" w14:textId="77777777" w:rsidR="00F17312" w:rsidRDefault="00F17312" w:rsidP="00F17312">
            <w:pPr>
              <w:pStyle w:val="TAL"/>
              <w:rPr>
                <w:rFonts w:cs="Arial"/>
              </w:rPr>
            </w:pPr>
            <w:r>
              <w:rPr>
                <w:rFonts w:cs="Arial"/>
              </w:rPr>
              <w:t xml:space="preserve">type: </w:t>
            </w:r>
            <w:proofErr w:type="spellStart"/>
            <w:r>
              <w:rPr>
                <w:rFonts w:cs="Arial"/>
              </w:rPr>
              <w:t>TimeDomainPara</w:t>
            </w:r>
            <w:proofErr w:type="spellEnd"/>
          </w:p>
          <w:p w14:paraId="0B7F50E8" w14:textId="77777777" w:rsidR="00F17312" w:rsidRDefault="00F17312" w:rsidP="00F17312">
            <w:pPr>
              <w:pStyle w:val="TAL"/>
              <w:rPr>
                <w:rFonts w:cs="Arial"/>
              </w:rPr>
            </w:pPr>
            <w:r>
              <w:rPr>
                <w:rFonts w:cs="Arial"/>
              </w:rPr>
              <w:t>multiplicity: 1</w:t>
            </w:r>
          </w:p>
          <w:p w14:paraId="2E4F9133" w14:textId="77777777" w:rsidR="00F17312" w:rsidRDefault="00F17312" w:rsidP="00F17312">
            <w:pPr>
              <w:pStyle w:val="TAL"/>
              <w:rPr>
                <w:rFonts w:cs="Arial"/>
              </w:rPr>
            </w:pPr>
            <w:proofErr w:type="spellStart"/>
            <w:r>
              <w:rPr>
                <w:rFonts w:cs="Arial"/>
              </w:rPr>
              <w:t>isOrdered</w:t>
            </w:r>
            <w:proofErr w:type="spellEnd"/>
            <w:r>
              <w:rPr>
                <w:rFonts w:cs="Arial"/>
              </w:rPr>
              <w:t>: N/A</w:t>
            </w:r>
          </w:p>
          <w:p w14:paraId="3D821EDB" w14:textId="77777777" w:rsidR="00F17312" w:rsidRDefault="00F17312" w:rsidP="00F17312">
            <w:pPr>
              <w:pStyle w:val="TAL"/>
              <w:rPr>
                <w:rFonts w:cs="Arial"/>
                <w:lang w:eastAsia="zh-CN"/>
              </w:rPr>
            </w:pPr>
            <w:proofErr w:type="spellStart"/>
            <w:r>
              <w:rPr>
                <w:rFonts w:cs="Arial"/>
              </w:rPr>
              <w:t>isUnique</w:t>
            </w:r>
            <w:proofErr w:type="spellEnd"/>
            <w:r>
              <w:rPr>
                <w:rFonts w:cs="Arial"/>
              </w:rPr>
              <w:t>: N/A</w:t>
            </w:r>
          </w:p>
          <w:p w14:paraId="43E67C6B"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7C3FEBEF" w14:textId="77777777" w:rsidR="00F17312" w:rsidRDefault="00F17312" w:rsidP="00F1731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B4B3293" w14:textId="77777777" w:rsidR="00F17312" w:rsidRDefault="00F17312" w:rsidP="00F17312">
            <w:pPr>
              <w:pStyle w:val="TAL"/>
            </w:pPr>
          </w:p>
        </w:tc>
      </w:tr>
      <w:tr w:rsidR="00F17312" w14:paraId="6B9B3ED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85D87"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458B487" w14:textId="77777777" w:rsidR="00F17312" w:rsidRDefault="00F17312" w:rsidP="00F17312">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A124029" w14:textId="77777777" w:rsidR="00F17312" w:rsidRDefault="00F17312" w:rsidP="00F17312">
            <w:pPr>
              <w:pStyle w:val="TAL"/>
              <w:rPr>
                <w:rFonts w:cs="Arial"/>
              </w:rPr>
            </w:pPr>
          </w:p>
          <w:p w14:paraId="093449AD" w14:textId="77777777" w:rsidR="00F17312" w:rsidRDefault="00F17312" w:rsidP="00F17312">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35FB3117" w14:textId="77777777" w:rsidR="00F17312" w:rsidRDefault="00F17312" w:rsidP="00F17312">
            <w:pPr>
              <w:pStyle w:val="TAL"/>
            </w:pPr>
            <w:r>
              <w:t>type: Integer</w:t>
            </w:r>
          </w:p>
          <w:p w14:paraId="0096FE86" w14:textId="77777777" w:rsidR="00F17312" w:rsidRDefault="00F17312" w:rsidP="00F17312">
            <w:pPr>
              <w:pStyle w:val="TAL"/>
            </w:pPr>
            <w:r>
              <w:t>multiplicity: 1</w:t>
            </w:r>
          </w:p>
          <w:p w14:paraId="3BAF12E0" w14:textId="77777777" w:rsidR="00F17312" w:rsidRDefault="00F17312" w:rsidP="00F17312">
            <w:pPr>
              <w:pStyle w:val="TAL"/>
            </w:pPr>
            <w:proofErr w:type="spellStart"/>
            <w:r>
              <w:t>isOrdered</w:t>
            </w:r>
            <w:proofErr w:type="spellEnd"/>
            <w:r>
              <w:t>: N/A</w:t>
            </w:r>
          </w:p>
          <w:p w14:paraId="4673FE0F" w14:textId="77777777" w:rsidR="00F17312" w:rsidRDefault="00F17312" w:rsidP="00F17312">
            <w:pPr>
              <w:pStyle w:val="TAL"/>
            </w:pPr>
            <w:proofErr w:type="spellStart"/>
            <w:r>
              <w:t>isUnique</w:t>
            </w:r>
            <w:proofErr w:type="spellEnd"/>
            <w:r>
              <w:t>: N/A</w:t>
            </w:r>
          </w:p>
          <w:p w14:paraId="6AE64CDB" w14:textId="77777777" w:rsidR="00F17312" w:rsidRDefault="00F17312" w:rsidP="00F17312">
            <w:pPr>
              <w:pStyle w:val="TAL"/>
            </w:pPr>
            <w:proofErr w:type="spellStart"/>
            <w:r>
              <w:t>defaultValue</w:t>
            </w:r>
            <w:proofErr w:type="spellEnd"/>
            <w:r>
              <w:t>: None</w:t>
            </w:r>
          </w:p>
          <w:p w14:paraId="201F4B5F" w14:textId="77777777" w:rsidR="00F17312" w:rsidRDefault="00F17312" w:rsidP="00F17312">
            <w:pPr>
              <w:pStyle w:val="TAL"/>
            </w:pPr>
            <w:proofErr w:type="spellStart"/>
            <w:r>
              <w:t>isNullable</w:t>
            </w:r>
            <w:proofErr w:type="spellEnd"/>
            <w:r>
              <w:t>: False</w:t>
            </w:r>
          </w:p>
        </w:tc>
      </w:tr>
      <w:tr w:rsidR="00F17312" w14:paraId="2F60778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7D62A"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66FEB7D" w14:textId="173F7113" w:rsidR="00F17312" w:rsidRDefault="00F17312" w:rsidP="00F17312">
            <w:pPr>
              <w:pStyle w:val="TAL"/>
              <w:rPr>
                <w:rFonts w:cs="Arial"/>
              </w:rPr>
            </w:pPr>
            <w:r>
              <w:rPr>
                <w:rFonts w:cs="Arial"/>
              </w:rPr>
              <w:t xml:space="preserve">It is </w:t>
            </w:r>
            <w:r w:rsidR="006971BD"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EA9F944" w14:textId="77777777" w:rsidR="00F17312" w:rsidRDefault="00F17312" w:rsidP="00F17312">
            <w:pPr>
              <w:pStyle w:val="TAL"/>
              <w:rPr>
                <w:rFonts w:cs="Arial"/>
              </w:rPr>
            </w:pPr>
            <w:r>
              <w:rPr>
                <w:rFonts w:cs="Arial"/>
              </w:rPr>
              <w:t xml:space="preserve">For carrier bandwidth larger than 20MHz, this </w:t>
            </w:r>
            <w:r>
              <w:rPr>
                <w:rFonts w:cs="Arial"/>
                <w:szCs w:val="18"/>
                <w:lang w:eastAsia="en-GB"/>
              </w:rPr>
              <w:t>attributer should be</w:t>
            </w:r>
          </w:p>
          <w:p w14:paraId="59CCA441" w14:textId="77777777" w:rsidR="00F17312" w:rsidRDefault="00F17312" w:rsidP="00F17312">
            <w:pPr>
              <w:pStyle w:val="TAL"/>
              <w:ind w:left="360"/>
              <w:rPr>
                <w:rFonts w:cs="Arial"/>
              </w:rPr>
            </w:pPr>
            <w:r>
              <w:rPr>
                <w:rFonts w:cs="Arial"/>
              </w:rPr>
              <w:t>96 if subcarrier spacing is15kHz;</w:t>
            </w:r>
          </w:p>
          <w:p w14:paraId="1AC649E0" w14:textId="77777777" w:rsidR="00F17312" w:rsidRDefault="00F17312" w:rsidP="00F17312">
            <w:pPr>
              <w:pStyle w:val="TAL"/>
              <w:ind w:left="360"/>
              <w:rPr>
                <w:rFonts w:cs="Arial"/>
              </w:rPr>
            </w:pPr>
            <w:r>
              <w:rPr>
                <w:rFonts w:cs="Arial"/>
              </w:rPr>
              <w:t>48 or 96 if subcarrier spacing is 30kHz;</w:t>
            </w:r>
          </w:p>
          <w:p w14:paraId="440CDE4E" w14:textId="77777777" w:rsidR="00F17312" w:rsidRDefault="00F17312" w:rsidP="00F17312">
            <w:pPr>
              <w:pStyle w:val="TAL"/>
              <w:rPr>
                <w:rFonts w:cs="Arial"/>
              </w:rPr>
            </w:pPr>
            <w:r>
              <w:rPr>
                <w:rFonts w:cs="Arial"/>
              </w:rPr>
              <w:t xml:space="preserve">For carrier bandwidth smaller than or equal to 20MHz, this </w:t>
            </w:r>
            <w:r>
              <w:rPr>
                <w:rFonts w:cs="Arial"/>
                <w:szCs w:val="18"/>
                <w:lang w:eastAsia="en-GB"/>
              </w:rPr>
              <w:t>attributer should be</w:t>
            </w:r>
          </w:p>
          <w:p w14:paraId="3CB93E90" w14:textId="77777777" w:rsidR="00F17312" w:rsidRDefault="00F17312" w:rsidP="00F17312">
            <w:pPr>
              <w:pStyle w:val="TAL"/>
              <w:ind w:left="360"/>
              <w:rPr>
                <w:rFonts w:cs="Arial"/>
              </w:rPr>
            </w:pPr>
            <w:r>
              <w:rPr>
                <w:rFonts w:cs="Arial"/>
              </w:rPr>
              <w:t>Minimum of {96 , bandwidth of downlink carrier in number of PRBs} if subcarrier spacing is15kHz;</w:t>
            </w:r>
          </w:p>
          <w:p w14:paraId="29A1E731" w14:textId="77777777" w:rsidR="00F17312" w:rsidRDefault="00F17312" w:rsidP="00F17312">
            <w:pPr>
              <w:pStyle w:val="TAL"/>
              <w:ind w:left="360"/>
              <w:rPr>
                <w:rFonts w:cs="Arial"/>
              </w:rPr>
            </w:pPr>
            <w:r>
              <w:rPr>
                <w:rFonts w:cs="Arial"/>
              </w:rPr>
              <w:t>Minimum of {48, bandwidth of downlink carrier in number of PRBs } if subcarrier spacing is 30kHz;</w:t>
            </w:r>
          </w:p>
          <w:p w14:paraId="432F0437" w14:textId="77777777" w:rsidR="00F17312" w:rsidRDefault="00F17312" w:rsidP="00F17312">
            <w:pPr>
              <w:pStyle w:val="TAL"/>
              <w:rPr>
                <w:rFonts w:cs="Arial"/>
              </w:rPr>
            </w:pPr>
          </w:p>
          <w:p w14:paraId="7DC17B68" w14:textId="77777777" w:rsidR="00F17312" w:rsidRDefault="00F17312" w:rsidP="00F17312">
            <w:pPr>
              <w:pStyle w:val="TAL"/>
              <w:rPr>
                <w:rFonts w:cs="Arial"/>
              </w:rPr>
            </w:pPr>
          </w:p>
          <w:p w14:paraId="02A8454A" w14:textId="77777777" w:rsidR="00F17312" w:rsidRDefault="00F17312" w:rsidP="00F17312">
            <w:pPr>
              <w:pStyle w:val="TAL"/>
              <w:rPr>
                <w:rFonts w:cs="Arial"/>
              </w:rPr>
            </w:pPr>
            <w:proofErr w:type="spellStart"/>
            <w:r>
              <w:rPr>
                <w:rFonts w:cs="Arial"/>
              </w:rPr>
              <w:t>allowedValues</w:t>
            </w:r>
            <w:proofErr w:type="spellEnd"/>
            <w:r>
              <w:rPr>
                <w:rFonts w:cs="Arial"/>
              </w:rPr>
              <w:t>: 1,</w:t>
            </w:r>
            <w:proofErr w:type="gramStart"/>
            <w:r>
              <w:rPr>
                <w:rFonts w:cs="Arial"/>
              </w:rPr>
              <w:t>2..</w:t>
            </w:r>
            <w:proofErr w:type="gramEnd"/>
            <w:r>
              <w:rPr>
                <w:rFonts w:cs="Arial"/>
              </w:rPr>
              <w:t>96</w:t>
            </w:r>
          </w:p>
          <w:p w14:paraId="0C76C8C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14A2B" w14:textId="77777777" w:rsidR="00F17312" w:rsidRDefault="00F17312" w:rsidP="00F17312">
            <w:pPr>
              <w:pStyle w:val="TAL"/>
            </w:pPr>
            <w:r>
              <w:t>type: Integer</w:t>
            </w:r>
          </w:p>
          <w:p w14:paraId="00873639" w14:textId="77777777" w:rsidR="00F17312" w:rsidRDefault="00F17312" w:rsidP="00F17312">
            <w:pPr>
              <w:pStyle w:val="TAL"/>
            </w:pPr>
            <w:r>
              <w:t>multiplicity: 1</w:t>
            </w:r>
          </w:p>
          <w:p w14:paraId="5E37CE65" w14:textId="77777777" w:rsidR="00F17312" w:rsidRDefault="00F17312" w:rsidP="00F17312">
            <w:pPr>
              <w:pStyle w:val="TAL"/>
            </w:pPr>
            <w:proofErr w:type="spellStart"/>
            <w:r>
              <w:t>isOrdered</w:t>
            </w:r>
            <w:proofErr w:type="spellEnd"/>
            <w:r>
              <w:t>: N/A</w:t>
            </w:r>
          </w:p>
          <w:p w14:paraId="1DF5E08C" w14:textId="77777777" w:rsidR="00F17312" w:rsidRDefault="00F17312" w:rsidP="00F17312">
            <w:pPr>
              <w:pStyle w:val="TAL"/>
            </w:pPr>
            <w:proofErr w:type="spellStart"/>
            <w:r>
              <w:t>isUnique</w:t>
            </w:r>
            <w:proofErr w:type="spellEnd"/>
            <w:r>
              <w:t>: N/A</w:t>
            </w:r>
          </w:p>
          <w:p w14:paraId="7CB4105B" w14:textId="77777777" w:rsidR="00F17312" w:rsidRDefault="00F17312" w:rsidP="00F17312">
            <w:pPr>
              <w:pStyle w:val="TAL"/>
            </w:pPr>
            <w:proofErr w:type="spellStart"/>
            <w:r>
              <w:t>defaultValue</w:t>
            </w:r>
            <w:proofErr w:type="spellEnd"/>
            <w:r>
              <w:t>: None</w:t>
            </w:r>
          </w:p>
          <w:p w14:paraId="22E4676D" w14:textId="77777777" w:rsidR="00F17312" w:rsidRDefault="00F17312" w:rsidP="00F17312">
            <w:pPr>
              <w:pStyle w:val="TAL"/>
            </w:pPr>
            <w:proofErr w:type="spellStart"/>
            <w:r>
              <w:t>isNullable</w:t>
            </w:r>
            <w:proofErr w:type="spellEnd"/>
            <w:r>
              <w:t>: False</w:t>
            </w:r>
          </w:p>
        </w:tc>
      </w:tr>
      <w:tr w:rsidR="00F17312" w14:paraId="70CDEFB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608A1"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0815BDC4"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51DC14C" w14:textId="77777777" w:rsidR="00F17312" w:rsidRDefault="00F17312" w:rsidP="00F17312">
            <w:pPr>
              <w:keepNext/>
              <w:keepLines/>
              <w:spacing w:after="0"/>
              <w:rPr>
                <w:rFonts w:ascii="Arial" w:hAnsi="Arial" w:cs="Arial"/>
                <w:sz w:val="18"/>
                <w:szCs w:val="18"/>
                <w:lang w:eastAsia="en-GB"/>
              </w:rPr>
            </w:pPr>
          </w:p>
          <w:p w14:paraId="218D6A2F" w14:textId="77777777" w:rsidR="00F17312" w:rsidRDefault="00F17312" w:rsidP="00F17312">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92F644A" w14:textId="77777777" w:rsidR="00F17312" w:rsidRDefault="00F17312" w:rsidP="00F17312">
            <w:pPr>
              <w:pStyle w:val="TAL"/>
            </w:pPr>
            <w:r>
              <w:t>type: Integer</w:t>
            </w:r>
          </w:p>
          <w:p w14:paraId="3A275535" w14:textId="77777777" w:rsidR="00F17312" w:rsidRDefault="00F17312" w:rsidP="00F17312">
            <w:pPr>
              <w:pStyle w:val="TAL"/>
            </w:pPr>
            <w:r>
              <w:t>multiplicity: 1</w:t>
            </w:r>
          </w:p>
          <w:p w14:paraId="11FCA26E" w14:textId="77777777" w:rsidR="00F17312" w:rsidRDefault="00F17312" w:rsidP="00F17312">
            <w:pPr>
              <w:pStyle w:val="TAL"/>
            </w:pPr>
            <w:proofErr w:type="spellStart"/>
            <w:r>
              <w:t>isOrdered</w:t>
            </w:r>
            <w:proofErr w:type="spellEnd"/>
            <w:r>
              <w:t>: N/A</w:t>
            </w:r>
          </w:p>
          <w:p w14:paraId="23F01713" w14:textId="77777777" w:rsidR="00F17312" w:rsidRDefault="00F17312" w:rsidP="00F17312">
            <w:pPr>
              <w:pStyle w:val="TAL"/>
            </w:pPr>
            <w:proofErr w:type="spellStart"/>
            <w:r>
              <w:t>isUnique</w:t>
            </w:r>
            <w:proofErr w:type="spellEnd"/>
            <w:r>
              <w:t>: N/A</w:t>
            </w:r>
          </w:p>
          <w:p w14:paraId="4CB207D2" w14:textId="77777777" w:rsidR="00F17312" w:rsidRDefault="00F17312" w:rsidP="00F17312">
            <w:pPr>
              <w:pStyle w:val="TAL"/>
            </w:pPr>
            <w:proofErr w:type="spellStart"/>
            <w:r>
              <w:t>defaultValue</w:t>
            </w:r>
            <w:proofErr w:type="spellEnd"/>
            <w:r>
              <w:t>: None</w:t>
            </w:r>
          </w:p>
          <w:p w14:paraId="64E2EDE9" w14:textId="77777777" w:rsidR="00F17312" w:rsidRDefault="00F17312" w:rsidP="00F17312">
            <w:pPr>
              <w:pStyle w:val="TAL"/>
            </w:pPr>
            <w:proofErr w:type="spellStart"/>
            <w:r>
              <w:t>isNullable</w:t>
            </w:r>
            <w:proofErr w:type="spellEnd"/>
            <w:r>
              <w:t>: False</w:t>
            </w:r>
          </w:p>
        </w:tc>
      </w:tr>
      <w:tr w:rsidR="00F17312" w14:paraId="4BC86A8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1304B"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5682BD" w14:textId="77777777" w:rsidR="00F17312" w:rsidRDefault="00F17312" w:rsidP="00F17312">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DE2702A" w14:textId="77777777" w:rsidR="00F17312" w:rsidRDefault="00F17312" w:rsidP="00F17312">
            <w:pPr>
              <w:pStyle w:val="TAL"/>
              <w:rPr>
                <w:rFonts w:cs="Arial"/>
              </w:rPr>
            </w:pPr>
            <w:r>
              <w:rPr>
                <w:rFonts w:cs="Arial"/>
              </w:rPr>
              <w:t>.</w:t>
            </w:r>
          </w:p>
          <w:p w14:paraId="52F5DD7D" w14:textId="77777777" w:rsidR="00F17312" w:rsidRDefault="00F17312" w:rsidP="00F17312">
            <w:pPr>
              <w:pStyle w:val="TAL"/>
              <w:rPr>
                <w:rFonts w:cs="Arial"/>
              </w:rPr>
            </w:pPr>
          </w:p>
          <w:p w14:paraId="3D3EE345" w14:textId="77777777" w:rsidR="00F17312" w:rsidRDefault="00F17312" w:rsidP="00F17312">
            <w:pPr>
              <w:keepNext/>
              <w:keepLines/>
              <w:spacing w:after="0"/>
              <w:rPr>
                <w:lang w:eastAsia="zh-CN"/>
              </w:rPr>
            </w:pPr>
            <w:proofErr w:type="spellStart"/>
            <w:r>
              <w:rPr>
                <w:rFonts w:cs="Arial"/>
              </w:rPr>
              <w:t>allowedValues</w:t>
            </w:r>
            <w:proofErr w:type="spellEnd"/>
            <w:r>
              <w:rPr>
                <w:rFonts w:cs="Arial"/>
              </w:rPr>
              <w:t xml:space="preserve">: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30A1A642" w14:textId="77777777" w:rsidR="00F17312" w:rsidRDefault="00F17312" w:rsidP="00F17312">
            <w:pPr>
              <w:pStyle w:val="TAL"/>
            </w:pPr>
            <w:r>
              <w:t>type: Integer</w:t>
            </w:r>
          </w:p>
          <w:p w14:paraId="447403CC" w14:textId="77777777" w:rsidR="00F17312" w:rsidRDefault="00F17312" w:rsidP="00F17312">
            <w:pPr>
              <w:pStyle w:val="TAL"/>
            </w:pPr>
            <w:r>
              <w:t>multiplicity: 1, 2, 4</w:t>
            </w:r>
          </w:p>
          <w:p w14:paraId="31C29070" w14:textId="77777777" w:rsidR="00F17312" w:rsidRDefault="00F17312" w:rsidP="00F17312">
            <w:pPr>
              <w:pStyle w:val="TAL"/>
            </w:pPr>
            <w:proofErr w:type="spellStart"/>
            <w:r>
              <w:t>isOrdered</w:t>
            </w:r>
            <w:proofErr w:type="spellEnd"/>
            <w:r>
              <w:t>: N/A</w:t>
            </w:r>
          </w:p>
          <w:p w14:paraId="102BDEAC" w14:textId="77777777" w:rsidR="00F17312" w:rsidRDefault="00F17312" w:rsidP="00F17312">
            <w:pPr>
              <w:pStyle w:val="TAL"/>
            </w:pPr>
            <w:proofErr w:type="spellStart"/>
            <w:r>
              <w:t>isUnique</w:t>
            </w:r>
            <w:proofErr w:type="spellEnd"/>
            <w:r>
              <w:t>: N/A</w:t>
            </w:r>
          </w:p>
          <w:p w14:paraId="7E0A38FC" w14:textId="77777777" w:rsidR="00F17312" w:rsidRDefault="00F17312" w:rsidP="00F17312">
            <w:pPr>
              <w:pStyle w:val="TAL"/>
            </w:pPr>
            <w:proofErr w:type="spellStart"/>
            <w:r>
              <w:t>defaultValue</w:t>
            </w:r>
            <w:proofErr w:type="spellEnd"/>
            <w:r>
              <w:t>: None</w:t>
            </w:r>
          </w:p>
          <w:p w14:paraId="693906D8" w14:textId="77777777" w:rsidR="00F17312" w:rsidRDefault="00F17312" w:rsidP="00F17312">
            <w:pPr>
              <w:pStyle w:val="TAL"/>
            </w:pPr>
            <w:proofErr w:type="spellStart"/>
            <w:r>
              <w:t>isNullable</w:t>
            </w:r>
            <w:proofErr w:type="spellEnd"/>
            <w:r>
              <w:t>: False</w:t>
            </w:r>
          </w:p>
        </w:tc>
      </w:tr>
      <w:tr w:rsidR="00F17312" w14:paraId="3E5688F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AAF21"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90D5DC7"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20D37E80" w14:textId="77777777" w:rsidR="00F17312" w:rsidRDefault="00F17312" w:rsidP="00F17312">
            <w:pPr>
              <w:keepNext/>
              <w:keepLines/>
              <w:spacing w:after="0"/>
              <w:rPr>
                <w:rFonts w:ascii="Arial" w:hAnsi="Arial" w:cs="Arial"/>
                <w:sz w:val="18"/>
                <w:szCs w:val="18"/>
                <w:lang w:eastAsia="en-GB"/>
              </w:rPr>
            </w:pPr>
          </w:p>
          <w:p w14:paraId="0602C382" w14:textId="77777777" w:rsidR="006971BD" w:rsidRPr="006971BD" w:rsidRDefault="00F17312" w:rsidP="006971BD">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331310DE" w14:textId="77777777" w:rsidR="006971BD" w:rsidRPr="006971BD" w:rsidRDefault="006971BD" w:rsidP="006971BD">
            <w:pPr>
              <w:keepNext/>
              <w:keepLines/>
              <w:spacing w:after="0"/>
              <w:rPr>
                <w:rFonts w:ascii="Arial" w:hAnsi="Arial" w:cs="Arial"/>
                <w:sz w:val="18"/>
                <w:szCs w:val="18"/>
                <w:lang w:eastAsia="en-GB"/>
              </w:rPr>
            </w:pPr>
          </w:p>
          <w:p w14:paraId="6CA8BADB" w14:textId="464A7C73" w:rsidR="00F17312" w:rsidRDefault="006971BD" w:rsidP="006971B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01552E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1A3EC2" w14:textId="77777777" w:rsidR="00F17312" w:rsidRDefault="00F17312" w:rsidP="00F17312">
            <w:pPr>
              <w:pStyle w:val="TAL"/>
            </w:pPr>
            <w:r>
              <w:t>type: Integer</w:t>
            </w:r>
          </w:p>
          <w:p w14:paraId="22E68653" w14:textId="77777777" w:rsidR="00F17312" w:rsidRDefault="00F17312" w:rsidP="00F17312">
            <w:pPr>
              <w:pStyle w:val="TAL"/>
            </w:pPr>
            <w:r>
              <w:t xml:space="preserve">multiplicity: </w:t>
            </w:r>
            <w:r>
              <w:rPr>
                <w:lang w:eastAsia="zh-CN"/>
              </w:rPr>
              <w:t>1</w:t>
            </w:r>
          </w:p>
          <w:p w14:paraId="00BBDCB9" w14:textId="77777777" w:rsidR="00F17312" w:rsidRDefault="00F17312" w:rsidP="00F17312">
            <w:pPr>
              <w:pStyle w:val="TAL"/>
            </w:pPr>
            <w:proofErr w:type="spellStart"/>
            <w:r>
              <w:t>isOrdered</w:t>
            </w:r>
            <w:proofErr w:type="spellEnd"/>
            <w:r>
              <w:t>: N/A</w:t>
            </w:r>
          </w:p>
          <w:p w14:paraId="420F4C05" w14:textId="77777777" w:rsidR="00F17312" w:rsidRDefault="00F17312" w:rsidP="00F17312">
            <w:pPr>
              <w:pStyle w:val="TAL"/>
            </w:pPr>
            <w:proofErr w:type="spellStart"/>
            <w:r>
              <w:t>isUnique</w:t>
            </w:r>
            <w:proofErr w:type="spellEnd"/>
            <w:r>
              <w:t>: N/A</w:t>
            </w:r>
          </w:p>
          <w:p w14:paraId="5FE4391A" w14:textId="77777777" w:rsidR="00F17312" w:rsidRDefault="00F17312" w:rsidP="00F17312">
            <w:pPr>
              <w:pStyle w:val="TAL"/>
            </w:pPr>
            <w:proofErr w:type="spellStart"/>
            <w:r>
              <w:t>defaultValue</w:t>
            </w:r>
            <w:proofErr w:type="spellEnd"/>
            <w:r>
              <w:t>: None</w:t>
            </w:r>
          </w:p>
          <w:p w14:paraId="516F8538" w14:textId="77777777" w:rsidR="00F17312" w:rsidRDefault="00F17312" w:rsidP="00F17312">
            <w:pPr>
              <w:pStyle w:val="TAL"/>
            </w:pPr>
            <w:proofErr w:type="spellStart"/>
            <w:r>
              <w:t>isNullable</w:t>
            </w:r>
            <w:proofErr w:type="spellEnd"/>
            <w:r>
              <w:t>: False</w:t>
            </w:r>
          </w:p>
        </w:tc>
      </w:tr>
      <w:tr w:rsidR="00F17312" w14:paraId="7C5BBAB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13A7C"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DBD56DA" w14:textId="3849CC17" w:rsidR="00F17312" w:rsidRDefault="00F17312" w:rsidP="00F17312">
            <w:pPr>
              <w:keepNext/>
              <w:keepLines/>
              <w:spacing w:after="0"/>
              <w:rPr>
                <w:rFonts w:ascii="Courier New" w:hAnsi="Courier New" w:cs="Courier New"/>
                <w:sz w:val="18"/>
                <w:szCs w:val="18"/>
              </w:rPr>
            </w:pPr>
            <w:r w:rsidRPr="00A71F56">
              <w:rPr>
                <w:rStyle w:val="TALChar"/>
              </w:rPr>
              <w:t xml:space="preserve">It is </w:t>
            </w:r>
            <w:r w:rsidR="00455E07" w:rsidRPr="00A71F56">
              <w:rPr>
                <w:rStyle w:val="TALChar"/>
              </w:rPr>
              <w:t xml:space="preserve">a </w:t>
            </w:r>
            <w:r w:rsidRPr="00A71F56">
              <w:rPr>
                <w:rStyle w:val="TALChar"/>
              </w:rPr>
              <w:t xml:space="preserve">list of configured scrambling identities for RIM RS-1 (see 38.211 [32], subclause 7.4.1.6). The size of the list is </w:t>
            </w:r>
            <w:r>
              <w:rPr>
                <w:rFonts w:ascii="Courier New" w:hAnsi="Courier New" w:cs="Courier New"/>
                <w:sz w:val="18"/>
                <w:szCs w:val="18"/>
              </w:rPr>
              <w:t>nrofRIMRSSequenceCandidatesofRS1.</w:t>
            </w:r>
          </w:p>
          <w:p w14:paraId="53B9BEB0" w14:textId="77777777" w:rsidR="00F17312" w:rsidRDefault="00F17312" w:rsidP="00F17312">
            <w:pPr>
              <w:keepNext/>
              <w:keepLines/>
              <w:spacing w:after="0"/>
              <w:rPr>
                <w:rFonts w:ascii="Courier New" w:hAnsi="Courier New" w:cs="Courier New"/>
                <w:sz w:val="18"/>
                <w:szCs w:val="18"/>
              </w:rPr>
            </w:pPr>
          </w:p>
          <w:p w14:paraId="17D54972" w14:textId="77777777" w:rsidR="00F17312" w:rsidRDefault="00F17312" w:rsidP="00F17312">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6C6F564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4DE705" w14:textId="77777777" w:rsidR="00F17312" w:rsidRDefault="00F17312" w:rsidP="00F17312">
            <w:pPr>
              <w:pStyle w:val="TAL"/>
            </w:pPr>
            <w:r>
              <w:t>type: Integer</w:t>
            </w:r>
          </w:p>
          <w:p w14:paraId="75A45CCA" w14:textId="77777777" w:rsidR="00F17312" w:rsidRDefault="00F17312" w:rsidP="00F17312">
            <w:pPr>
              <w:pStyle w:val="TAL"/>
            </w:pPr>
            <w:r>
              <w:t xml:space="preserve">multiplicity: 1, </w:t>
            </w:r>
            <w:proofErr w:type="gramStart"/>
            <w:r>
              <w:t>2..</w:t>
            </w:r>
            <w:proofErr w:type="gramEnd"/>
            <w:r>
              <w:t>8</w:t>
            </w:r>
          </w:p>
          <w:p w14:paraId="3D88B781" w14:textId="77777777" w:rsidR="00F17312" w:rsidRDefault="00F17312" w:rsidP="00F17312">
            <w:pPr>
              <w:pStyle w:val="TAL"/>
            </w:pPr>
            <w:proofErr w:type="spellStart"/>
            <w:r>
              <w:t>isOrdered</w:t>
            </w:r>
            <w:proofErr w:type="spellEnd"/>
            <w:r>
              <w:t>: N/A</w:t>
            </w:r>
          </w:p>
          <w:p w14:paraId="40F4AF19" w14:textId="77777777" w:rsidR="00F17312" w:rsidRDefault="00F17312" w:rsidP="00F17312">
            <w:pPr>
              <w:pStyle w:val="TAL"/>
            </w:pPr>
            <w:proofErr w:type="spellStart"/>
            <w:r>
              <w:t>isUnique</w:t>
            </w:r>
            <w:proofErr w:type="spellEnd"/>
            <w:r>
              <w:t>: N/A</w:t>
            </w:r>
          </w:p>
          <w:p w14:paraId="05EE26C1" w14:textId="77777777" w:rsidR="00F17312" w:rsidRDefault="00F17312" w:rsidP="00F17312">
            <w:pPr>
              <w:pStyle w:val="TAL"/>
            </w:pPr>
            <w:proofErr w:type="spellStart"/>
            <w:r>
              <w:t>defaultValue</w:t>
            </w:r>
            <w:proofErr w:type="spellEnd"/>
            <w:r>
              <w:t>: None</w:t>
            </w:r>
          </w:p>
          <w:p w14:paraId="1C517755" w14:textId="77777777" w:rsidR="00F17312" w:rsidRDefault="00F17312" w:rsidP="00F17312">
            <w:pPr>
              <w:pStyle w:val="TAL"/>
            </w:pPr>
            <w:proofErr w:type="spellStart"/>
            <w:r>
              <w:t>isNullable</w:t>
            </w:r>
            <w:proofErr w:type="spellEnd"/>
            <w:r>
              <w:t>: False</w:t>
            </w:r>
          </w:p>
        </w:tc>
      </w:tr>
      <w:tr w:rsidR="00F17312" w14:paraId="2C7EF4B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6D937"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59811FD" w14:textId="34BE7903"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 xml:space="preserve">for RIM RS-2 </w:t>
            </w:r>
            <w:r w:rsidR="006971BD">
              <w:rPr>
                <w:rFonts w:ascii="Arial" w:hAnsi="Arial" w:cs="Arial"/>
                <w:sz w:val="18"/>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006971BD">
              <w:rPr>
                <w:rFonts w:ascii="Arial" w:hAnsi="Arial" w:cs="Arial"/>
                <w:sz w:val="18"/>
                <w:szCs w:val="18"/>
                <w:lang w:eastAsia="en-GB"/>
              </w:rPr>
              <w:t xml:space="preserve">) </w:t>
            </w:r>
            <w:r>
              <w:rPr>
                <w:rFonts w:ascii="Arial" w:hAnsi="Arial" w:cs="Arial"/>
                <w:sz w:val="18"/>
                <w:szCs w:val="18"/>
                <w:lang w:eastAsia="en-GB"/>
              </w:rPr>
              <w:t>(see 38.211 [32], subclause 7.4.1.6).</w:t>
            </w:r>
          </w:p>
          <w:p w14:paraId="05F6C5D2" w14:textId="77777777" w:rsidR="00F17312" w:rsidRDefault="00F17312" w:rsidP="00F17312">
            <w:pPr>
              <w:keepNext/>
              <w:keepLines/>
              <w:spacing w:after="0"/>
              <w:rPr>
                <w:rFonts w:ascii="Arial" w:hAnsi="Arial" w:cs="Arial"/>
                <w:sz w:val="18"/>
                <w:szCs w:val="18"/>
                <w:lang w:eastAsia="en-GB"/>
              </w:rPr>
            </w:pPr>
          </w:p>
          <w:p w14:paraId="670FB186" w14:textId="77777777" w:rsidR="00F17312" w:rsidRDefault="00F17312" w:rsidP="00F1731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4A0A598A" w14:textId="77777777" w:rsidR="00F17312" w:rsidRDefault="00F17312" w:rsidP="00F17312">
            <w:pPr>
              <w:keepNext/>
              <w:keepLines/>
              <w:spacing w:after="0"/>
              <w:rPr>
                <w:lang w:eastAsia="zh-CN"/>
              </w:rPr>
            </w:pPr>
          </w:p>
          <w:p w14:paraId="601A5046" w14:textId="7A89393D" w:rsidR="006971BD" w:rsidRDefault="006971BD" w:rsidP="00F17312">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C866B2A" w14:textId="77777777" w:rsidR="00F17312" w:rsidRDefault="00F17312" w:rsidP="00F17312">
            <w:pPr>
              <w:pStyle w:val="TAL"/>
            </w:pPr>
            <w:r>
              <w:t>type: Integer</w:t>
            </w:r>
          </w:p>
          <w:p w14:paraId="7BCA0D03" w14:textId="77777777" w:rsidR="00F17312" w:rsidRDefault="00F17312" w:rsidP="00F17312">
            <w:pPr>
              <w:pStyle w:val="TAL"/>
            </w:pPr>
            <w:r>
              <w:t xml:space="preserve">multiplicity: </w:t>
            </w:r>
            <w:r>
              <w:rPr>
                <w:lang w:eastAsia="zh-CN"/>
              </w:rPr>
              <w:t>1</w:t>
            </w:r>
          </w:p>
          <w:p w14:paraId="11621584" w14:textId="77777777" w:rsidR="00F17312" w:rsidRDefault="00F17312" w:rsidP="00F17312">
            <w:pPr>
              <w:pStyle w:val="TAL"/>
            </w:pPr>
            <w:proofErr w:type="spellStart"/>
            <w:r>
              <w:t>isOrdered</w:t>
            </w:r>
            <w:proofErr w:type="spellEnd"/>
            <w:r>
              <w:t>: N/A</w:t>
            </w:r>
          </w:p>
          <w:p w14:paraId="7AE0324E" w14:textId="77777777" w:rsidR="00F17312" w:rsidRDefault="00F17312" w:rsidP="00F17312">
            <w:pPr>
              <w:pStyle w:val="TAL"/>
            </w:pPr>
            <w:proofErr w:type="spellStart"/>
            <w:r>
              <w:t>isUnique</w:t>
            </w:r>
            <w:proofErr w:type="spellEnd"/>
            <w:r>
              <w:t>: N/A</w:t>
            </w:r>
          </w:p>
          <w:p w14:paraId="05F6D3E0" w14:textId="77777777" w:rsidR="00F17312" w:rsidRDefault="00F17312" w:rsidP="00F17312">
            <w:pPr>
              <w:pStyle w:val="TAL"/>
            </w:pPr>
            <w:proofErr w:type="spellStart"/>
            <w:r>
              <w:t>defaultValue</w:t>
            </w:r>
            <w:proofErr w:type="spellEnd"/>
            <w:r>
              <w:t>: None</w:t>
            </w:r>
          </w:p>
          <w:p w14:paraId="692ADD76" w14:textId="77777777" w:rsidR="00F17312" w:rsidRDefault="00F17312" w:rsidP="00F17312">
            <w:pPr>
              <w:pStyle w:val="TAL"/>
            </w:pPr>
            <w:proofErr w:type="spellStart"/>
            <w:r>
              <w:t>isNullable</w:t>
            </w:r>
            <w:proofErr w:type="spellEnd"/>
            <w:r>
              <w:t>: False</w:t>
            </w:r>
          </w:p>
        </w:tc>
      </w:tr>
      <w:tr w:rsidR="00F17312" w14:paraId="18ACB89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E4208"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FB7FFEE" w14:textId="44C413D0" w:rsidR="00F17312" w:rsidRDefault="00F17312" w:rsidP="00F17312">
            <w:pPr>
              <w:keepNext/>
              <w:keepLines/>
              <w:spacing w:after="0"/>
              <w:rPr>
                <w:rFonts w:ascii="Courier New" w:hAnsi="Courier New" w:cs="Courier New"/>
                <w:sz w:val="18"/>
                <w:szCs w:val="18"/>
              </w:rPr>
            </w:pPr>
            <w:r>
              <w:rPr>
                <w:rFonts w:ascii="Arial" w:hAnsi="Arial" w:cs="Arial"/>
                <w:sz w:val="18"/>
                <w:szCs w:val="18"/>
                <w:lang w:eastAsia="en-GB"/>
              </w:rPr>
              <w:t xml:space="preserve">It is </w:t>
            </w:r>
            <w:r w:rsidR="006971BD">
              <w:rPr>
                <w:rFonts w:ascii="Arial" w:hAnsi="Arial" w:cs="Arial"/>
                <w:sz w:val="18"/>
                <w:szCs w:val="18"/>
                <w:lang w:eastAsia="en-GB"/>
              </w:rPr>
              <w:t xml:space="preserve">a </w:t>
            </w:r>
            <w:r>
              <w:rPr>
                <w:rFonts w:ascii="Arial" w:hAnsi="Arial" w:cs="Arial"/>
                <w:sz w:val="18"/>
                <w:szCs w:val="18"/>
                <w:lang w:eastAsia="en-GB"/>
              </w:rPr>
              <w:t xml:space="preserve">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20E20AD4" w14:textId="77777777" w:rsidR="00F17312" w:rsidRDefault="00F17312" w:rsidP="00F17312">
            <w:pPr>
              <w:keepNext/>
              <w:keepLines/>
              <w:spacing w:after="0"/>
              <w:rPr>
                <w:rFonts w:ascii="Courier New" w:hAnsi="Courier New" w:cs="Courier New"/>
                <w:sz w:val="18"/>
                <w:szCs w:val="18"/>
              </w:rPr>
            </w:pPr>
          </w:p>
          <w:p w14:paraId="1AC637CA" w14:textId="77777777" w:rsidR="00F17312" w:rsidRDefault="00F17312" w:rsidP="00F17312">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15712E1"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7C1B0E" w14:textId="77777777" w:rsidR="00F17312" w:rsidRDefault="00F17312" w:rsidP="00F17312">
            <w:pPr>
              <w:pStyle w:val="TAL"/>
            </w:pPr>
            <w:r>
              <w:t>type: Integer</w:t>
            </w:r>
          </w:p>
          <w:p w14:paraId="6826AF57" w14:textId="77777777" w:rsidR="00F17312" w:rsidRDefault="00F17312" w:rsidP="00F17312">
            <w:pPr>
              <w:pStyle w:val="TAL"/>
            </w:pPr>
            <w:r>
              <w:t xml:space="preserve">multiplicity: 1, </w:t>
            </w:r>
            <w:proofErr w:type="gramStart"/>
            <w:r>
              <w:t>2..</w:t>
            </w:r>
            <w:proofErr w:type="gramEnd"/>
            <w:r>
              <w:t>8</w:t>
            </w:r>
          </w:p>
          <w:p w14:paraId="2F2192D8" w14:textId="77777777" w:rsidR="00F17312" w:rsidRDefault="00F17312" w:rsidP="00F17312">
            <w:pPr>
              <w:pStyle w:val="TAL"/>
            </w:pPr>
            <w:proofErr w:type="spellStart"/>
            <w:r>
              <w:t>isOrdered</w:t>
            </w:r>
            <w:proofErr w:type="spellEnd"/>
            <w:r>
              <w:t>: N/A</w:t>
            </w:r>
          </w:p>
          <w:p w14:paraId="360B3413" w14:textId="77777777" w:rsidR="00F17312" w:rsidRDefault="00F17312" w:rsidP="00F17312">
            <w:pPr>
              <w:pStyle w:val="TAL"/>
            </w:pPr>
            <w:proofErr w:type="spellStart"/>
            <w:r>
              <w:t>isUnique</w:t>
            </w:r>
            <w:proofErr w:type="spellEnd"/>
            <w:r>
              <w:t>: N/A</w:t>
            </w:r>
          </w:p>
          <w:p w14:paraId="66D97AF1" w14:textId="77777777" w:rsidR="00F17312" w:rsidRDefault="00F17312" w:rsidP="00F17312">
            <w:pPr>
              <w:pStyle w:val="TAL"/>
            </w:pPr>
            <w:proofErr w:type="spellStart"/>
            <w:r>
              <w:t>defaultValue</w:t>
            </w:r>
            <w:proofErr w:type="spellEnd"/>
            <w:r>
              <w:t>: None</w:t>
            </w:r>
          </w:p>
          <w:p w14:paraId="404E58AD" w14:textId="77777777" w:rsidR="00F17312" w:rsidRDefault="00F17312" w:rsidP="00F17312">
            <w:pPr>
              <w:pStyle w:val="TAL"/>
            </w:pPr>
            <w:proofErr w:type="spellStart"/>
            <w:r>
              <w:t>isNullable</w:t>
            </w:r>
            <w:proofErr w:type="spellEnd"/>
            <w:r>
              <w:t>: False</w:t>
            </w:r>
          </w:p>
        </w:tc>
      </w:tr>
      <w:tr w:rsidR="00F17312" w14:paraId="5D98073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36216"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F46B3EC" w14:textId="77777777" w:rsidR="00F17312" w:rsidRDefault="00F17312" w:rsidP="00A71F5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671149E" w14:textId="77777777" w:rsidR="00F17312" w:rsidRDefault="00F17312" w:rsidP="00A71F56">
            <w:pPr>
              <w:pStyle w:val="TAL"/>
              <w:rPr>
                <w:lang w:eastAsia="en-GB"/>
              </w:rPr>
            </w:pPr>
          </w:p>
          <w:p w14:paraId="5B30A77F" w14:textId="77777777" w:rsidR="00F17312" w:rsidRDefault="00F17312" w:rsidP="00A71F56">
            <w:pPr>
              <w:pStyle w:val="TAL"/>
            </w:pPr>
            <w:r>
              <w:t>If the indication is "</w:t>
            </w:r>
            <w:proofErr w:type="gramStart"/>
            <w:r>
              <w:t>enable</w:t>
            </w:r>
            <w:proofErr w:type="gramEnd"/>
            <w:r>
              <w:t>",</w:t>
            </w:r>
          </w:p>
          <w:p w14:paraId="74969284" w14:textId="77777777" w:rsidR="00F17312" w:rsidRDefault="00F17312" w:rsidP="00A71F5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F7FDAEC" w14:textId="77777777" w:rsidR="00F17312" w:rsidRDefault="00F17312" w:rsidP="00A71F5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6FE6B12" w14:textId="4CC67438" w:rsidR="00F17312" w:rsidRDefault="00F17312" w:rsidP="006971B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4655A8A" w14:textId="77777777" w:rsidR="006971BD" w:rsidRDefault="006971BD" w:rsidP="00A71F56">
            <w:pPr>
              <w:pStyle w:val="TAL"/>
              <w:rPr>
                <w:lang w:eastAsia="en-GB"/>
              </w:rPr>
            </w:pPr>
          </w:p>
          <w:p w14:paraId="195E7B7E" w14:textId="3E285A94" w:rsidR="00F17312" w:rsidRDefault="006971BD" w:rsidP="00A71F56">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42F14D1E" w14:textId="77777777" w:rsidR="006971BD" w:rsidRDefault="006971BD" w:rsidP="00A71F56">
            <w:pPr>
              <w:pStyle w:val="TAL"/>
              <w:rPr>
                <w:lang w:eastAsia="en-GB"/>
              </w:rPr>
            </w:pPr>
          </w:p>
          <w:p w14:paraId="58B43E41" w14:textId="77777777" w:rsidR="00F17312" w:rsidRDefault="00F17312" w:rsidP="00A71F56">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15C52745" w14:textId="77777777" w:rsidR="00F17312" w:rsidRDefault="00F17312" w:rsidP="00A71F56">
            <w:pPr>
              <w:pStyle w:val="TAL"/>
            </w:pPr>
          </w:p>
          <w:p w14:paraId="47804BDF" w14:textId="77777777" w:rsidR="00F17312" w:rsidRDefault="00F17312" w:rsidP="00A71F56">
            <w:pPr>
              <w:pStyle w:val="TAL"/>
              <w:rPr>
                <w:lang w:eastAsia="en-GB"/>
              </w:rPr>
            </w:pPr>
            <w:r>
              <w:rPr>
                <w:lang w:eastAsia="en-GB"/>
              </w:rPr>
              <w:t>see NOTE 8</w:t>
            </w:r>
          </w:p>
          <w:p w14:paraId="1FEB80A2" w14:textId="77777777" w:rsidR="00F17312" w:rsidRDefault="00F17312" w:rsidP="00A71F56">
            <w:pPr>
              <w:pStyle w:val="TAL"/>
              <w:rPr>
                <w:lang w:eastAsia="en-GB"/>
              </w:rPr>
            </w:pPr>
          </w:p>
          <w:p w14:paraId="28B2796E" w14:textId="77777777" w:rsidR="00F17312" w:rsidRDefault="00F17312" w:rsidP="00A71F5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E93BBD" w14:textId="77777777" w:rsidR="00F17312" w:rsidRDefault="00F17312" w:rsidP="00F17312">
            <w:pPr>
              <w:pStyle w:val="TAL"/>
            </w:pPr>
            <w:r>
              <w:t>type: Enum</w:t>
            </w:r>
          </w:p>
          <w:p w14:paraId="4BA5A623" w14:textId="77777777" w:rsidR="00F17312" w:rsidRDefault="00F17312" w:rsidP="00F17312">
            <w:pPr>
              <w:pStyle w:val="TAL"/>
            </w:pPr>
            <w:r>
              <w:t xml:space="preserve">multiplicity: </w:t>
            </w:r>
            <w:r>
              <w:rPr>
                <w:lang w:eastAsia="zh-CN"/>
              </w:rPr>
              <w:t>1</w:t>
            </w:r>
          </w:p>
          <w:p w14:paraId="2CE37CCF" w14:textId="77777777" w:rsidR="00F17312" w:rsidRDefault="00F17312" w:rsidP="00F17312">
            <w:pPr>
              <w:pStyle w:val="TAL"/>
            </w:pPr>
            <w:proofErr w:type="spellStart"/>
            <w:r>
              <w:t>isOrdered</w:t>
            </w:r>
            <w:proofErr w:type="spellEnd"/>
            <w:r>
              <w:t>: N/A</w:t>
            </w:r>
          </w:p>
          <w:p w14:paraId="2E37E0D9" w14:textId="77777777" w:rsidR="00F17312" w:rsidRDefault="00F17312" w:rsidP="00F17312">
            <w:pPr>
              <w:pStyle w:val="TAL"/>
            </w:pPr>
            <w:proofErr w:type="spellStart"/>
            <w:r>
              <w:t>isUnique</w:t>
            </w:r>
            <w:proofErr w:type="spellEnd"/>
            <w:r>
              <w:t>: N/A</w:t>
            </w:r>
          </w:p>
          <w:p w14:paraId="30B9C1E5" w14:textId="77777777" w:rsidR="00F17312" w:rsidRDefault="00F17312" w:rsidP="00F17312">
            <w:pPr>
              <w:pStyle w:val="TAL"/>
            </w:pPr>
            <w:proofErr w:type="spellStart"/>
            <w:r>
              <w:t>defaultValue</w:t>
            </w:r>
            <w:proofErr w:type="spellEnd"/>
            <w:r>
              <w:t xml:space="preserve">: DISABLE </w:t>
            </w:r>
          </w:p>
          <w:p w14:paraId="61503898" w14:textId="77777777" w:rsidR="00F17312" w:rsidRDefault="00F17312" w:rsidP="00F17312">
            <w:pPr>
              <w:pStyle w:val="TAL"/>
            </w:pPr>
            <w:proofErr w:type="spellStart"/>
            <w:r>
              <w:t>isNullable</w:t>
            </w:r>
            <w:proofErr w:type="spellEnd"/>
            <w:r>
              <w:t>: False</w:t>
            </w:r>
          </w:p>
        </w:tc>
      </w:tr>
      <w:tr w:rsidR="00F17312" w14:paraId="005877A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9CDAE"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C3459FD" w14:textId="292CBD3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006971BD" w:rsidRPr="006971BD">
              <w:rPr>
                <w:rFonts w:ascii="Arial" w:hAnsi="Arial" w:cs="Arial"/>
                <w:sz w:val="18"/>
                <w:szCs w:val="18"/>
                <w:lang w:eastAsia="en-GB"/>
              </w:rPr>
              <w:t xml:space="preserve"> </w:t>
            </w:r>
            <w:r>
              <w:rPr>
                <w:rFonts w:ascii="Arial" w:hAnsi="Arial" w:cs="Arial"/>
                <w:sz w:val="18"/>
                <w:szCs w:val="18"/>
                <w:lang w:eastAsia="en-GB"/>
              </w:rPr>
              <w:t>for initialization seed</w:t>
            </w:r>
            <w:r w:rsidR="006971BD"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006971BD"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006971BD" w:rsidRPr="006971BD">
              <w:rPr>
                <w:rFonts w:ascii="Arial" w:hAnsi="Arial" w:cs="Arial"/>
                <w:sz w:val="18"/>
                <w:szCs w:val="18"/>
                <w:lang w:eastAsia="en-GB"/>
              </w:rPr>
              <w:t>.2</w:t>
            </w:r>
            <w:r>
              <w:rPr>
                <w:rFonts w:ascii="Arial" w:hAnsi="Arial" w:cs="Arial"/>
                <w:sz w:val="18"/>
                <w:szCs w:val="18"/>
                <w:lang w:eastAsia="en-GB"/>
              </w:rPr>
              <w:t>).</w:t>
            </w:r>
          </w:p>
          <w:p w14:paraId="4F6D0737" w14:textId="77777777" w:rsidR="00F17312" w:rsidRDefault="00F17312" w:rsidP="00F17312">
            <w:pPr>
              <w:keepNext/>
              <w:keepLines/>
              <w:spacing w:after="0"/>
              <w:rPr>
                <w:rFonts w:ascii="Arial" w:hAnsi="Arial" w:cs="Arial"/>
                <w:sz w:val="18"/>
                <w:szCs w:val="18"/>
                <w:lang w:eastAsia="en-GB"/>
              </w:rPr>
            </w:pPr>
          </w:p>
          <w:p w14:paraId="24BAADB0" w14:textId="77777777" w:rsidR="00F17312" w:rsidRDefault="00F17312" w:rsidP="00F17312">
            <w:pPr>
              <w:keepNext/>
              <w:keepLines/>
              <w:spacing w:after="0"/>
              <w:rPr>
                <w:rFonts w:ascii="Arial" w:hAnsi="Arial" w:cs="Arial"/>
                <w:sz w:val="18"/>
                <w:szCs w:val="18"/>
                <w:lang w:eastAsia="en-GB"/>
              </w:rPr>
            </w:pPr>
          </w:p>
          <w:p w14:paraId="28A5F136" w14:textId="77777777" w:rsidR="00F17312" w:rsidRDefault="00F17312" w:rsidP="00F1731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012367E8"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55E71A" w14:textId="77777777" w:rsidR="00F17312" w:rsidRDefault="00F17312" w:rsidP="00F17312">
            <w:pPr>
              <w:pStyle w:val="TAL"/>
            </w:pPr>
            <w:r>
              <w:t>type: Integer</w:t>
            </w:r>
          </w:p>
          <w:p w14:paraId="688FB6A6" w14:textId="77777777" w:rsidR="00F17312" w:rsidRDefault="00F17312" w:rsidP="00F17312">
            <w:pPr>
              <w:pStyle w:val="TAL"/>
            </w:pPr>
            <w:r>
              <w:t xml:space="preserve">multiplicity: </w:t>
            </w:r>
            <w:r>
              <w:rPr>
                <w:lang w:eastAsia="zh-CN"/>
              </w:rPr>
              <w:t>1</w:t>
            </w:r>
          </w:p>
          <w:p w14:paraId="6C5EDA50" w14:textId="77777777" w:rsidR="00F17312" w:rsidRDefault="00F17312" w:rsidP="00F17312">
            <w:pPr>
              <w:pStyle w:val="TAL"/>
            </w:pPr>
            <w:proofErr w:type="spellStart"/>
            <w:r>
              <w:t>isOrdered</w:t>
            </w:r>
            <w:proofErr w:type="spellEnd"/>
            <w:r>
              <w:t>: N/A</w:t>
            </w:r>
          </w:p>
          <w:p w14:paraId="0DEA315E" w14:textId="77777777" w:rsidR="00F17312" w:rsidRDefault="00F17312" w:rsidP="00F17312">
            <w:pPr>
              <w:pStyle w:val="TAL"/>
            </w:pPr>
            <w:proofErr w:type="spellStart"/>
            <w:r>
              <w:t>isUnique</w:t>
            </w:r>
            <w:proofErr w:type="spellEnd"/>
            <w:r>
              <w:t>: N/A</w:t>
            </w:r>
          </w:p>
          <w:p w14:paraId="6C7491D4" w14:textId="77777777" w:rsidR="00F17312" w:rsidRDefault="00F17312" w:rsidP="00F17312">
            <w:pPr>
              <w:pStyle w:val="TAL"/>
            </w:pPr>
            <w:proofErr w:type="spellStart"/>
            <w:r>
              <w:t>defaultValue</w:t>
            </w:r>
            <w:proofErr w:type="spellEnd"/>
            <w:r>
              <w:t>: None</w:t>
            </w:r>
          </w:p>
          <w:p w14:paraId="4F0B5213" w14:textId="77777777" w:rsidR="00F17312" w:rsidRDefault="00F17312" w:rsidP="00F17312">
            <w:pPr>
              <w:pStyle w:val="TAL"/>
            </w:pPr>
            <w:proofErr w:type="spellStart"/>
            <w:r>
              <w:t>isNullable</w:t>
            </w:r>
            <w:proofErr w:type="spellEnd"/>
            <w:r>
              <w:t>: False</w:t>
            </w:r>
          </w:p>
        </w:tc>
      </w:tr>
      <w:tr w:rsidR="00F17312" w14:paraId="0B5C779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2DF7D"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C74A37D" w14:textId="6104451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sidR="006971BD">
              <w:rPr>
                <w:rFonts w:ascii="Arial" w:hAnsi="Arial" w:cs="Arial"/>
                <w:sz w:val="18"/>
                <w:szCs w:val="18"/>
                <w:lang w:eastAsia="en-GB"/>
              </w:rPr>
              <w:t xml:space="preserve"> </w:t>
            </w:r>
            <w:r>
              <w:rPr>
                <w:rFonts w:ascii="Arial" w:hAnsi="Arial" w:cs="Arial"/>
                <w:sz w:val="18"/>
                <w:szCs w:val="18"/>
                <w:lang w:eastAsia="en-GB"/>
              </w:rPr>
              <w:t xml:space="preserve">for initialization seed </w:t>
            </w:r>
            <w:r w:rsidR="006971BD">
              <w:rPr>
                <w:rFonts w:ascii="Arial" w:hAnsi="Arial" w:cs="Arial"/>
                <w:sz w:val="18"/>
                <w:szCs w:val="18"/>
                <w:lang w:eastAsia="en-GB"/>
              </w:rPr>
              <w:t xml:space="preserve">of </w:t>
            </w:r>
            <w:r w:rsidR="006971BD"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006971BD">
              <w:rPr>
                <w:rFonts w:ascii="Arial" w:hAnsi="Arial" w:cs="Arial"/>
                <w:sz w:val="18"/>
                <w:szCs w:val="18"/>
                <w:lang w:eastAsia="en-GB"/>
              </w:rPr>
              <w:t xml:space="preserve"> </w:t>
            </w:r>
            <w:r>
              <w:rPr>
                <w:rFonts w:ascii="Arial" w:hAnsi="Arial" w:cs="Arial"/>
                <w:sz w:val="18"/>
                <w:szCs w:val="18"/>
                <w:lang w:eastAsia="en-GB"/>
              </w:rPr>
              <w:t>(see 38.211 [32], subclause 7.4.1.6</w:t>
            </w:r>
            <w:r w:rsidR="006971BD">
              <w:rPr>
                <w:rFonts w:ascii="Arial" w:hAnsi="Arial" w:cs="Arial"/>
                <w:sz w:val="18"/>
                <w:szCs w:val="18"/>
                <w:lang w:eastAsia="en-GB"/>
              </w:rPr>
              <w:t>.2</w:t>
            </w:r>
            <w:r>
              <w:rPr>
                <w:rFonts w:ascii="Arial" w:hAnsi="Arial" w:cs="Arial"/>
                <w:sz w:val="18"/>
                <w:szCs w:val="18"/>
                <w:lang w:eastAsia="en-GB"/>
              </w:rPr>
              <w:t>).</w:t>
            </w:r>
          </w:p>
          <w:p w14:paraId="51B0DBE9" w14:textId="77777777" w:rsidR="00F17312" w:rsidRDefault="00F17312" w:rsidP="00F17312">
            <w:pPr>
              <w:keepNext/>
              <w:keepLines/>
              <w:spacing w:after="0"/>
              <w:rPr>
                <w:rFonts w:ascii="Arial" w:hAnsi="Arial" w:cs="Arial"/>
                <w:sz w:val="18"/>
                <w:szCs w:val="18"/>
                <w:lang w:eastAsia="en-GB"/>
              </w:rPr>
            </w:pPr>
          </w:p>
          <w:p w14:paraId="08F149E5" w14:textId="77777777" w:rsidR="00F17312" w:rsidRDefault="00F17312" w:rsidP="00F17312">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w:t>
            </w:r>
            <w:proofErr w:type="gramStart"/>
            <w:r>
              <w:rPr>
                <w:rFonts w:ascii="Arial" w:hAnsi="Arial" w:cs="Arial"/>
                <w:sz w:val="18"/>
                <w:szCs w:val="18"/>
              </w:rPr>
              <w:t>1,…</w:t>
            </w:r>
            <w:proofErr w:type="gramEnd"/>
            <w:r>
              <w:rPr>
                <w:rFonts w:ascii="Arial" w:hAnsi="Arial" w:cs="Arial"/>
                <w:sz w:val="18"/>
                <w:szCs w:val="18"/>
              </w:rPr>
              <w:t>.2^31-1</w:t>
            </w:r>
          </w:p>
          <w:p w14:paraId="2BAC9E46"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40B33B" w14:textId="77777777" w:rsidR="00F17312" w:rsidRDefault="00F17312" w:rsidP="00F17312">
            <w:pPr>
              <w:pStyle w:val="TAL"/>
            </w:pPr>
            <w:r>
              <w:t>type: Integer</w:t>
            </w:r>
          </w:p>
          <w:p w14:paraId="0528A312" w14:textId="77777777" w:rsidR="00F17312" w:rsidRDefault="00F17312" w:rsidP="00F17312">
            <w:pPr>
              <w:pStyle w:val="TAL"/>
            </w:pPr>
            <w:r>
              <w:t xml:space="preserve">multiplicity: </w:t>
            </w:r>
            <w:r>
              <w:rPr>
                <w:lang w:eastAsia="zh-CN"/>
              </w:rPr>
              <w:t>1</w:t>
            </w:r>
          </w:p>
          <w:p w14:paraId="0304ABB4" w14:textId="77777777" w:rsidR="00F17312" w:rsidRDefault="00F17312" w:rsidP="00F17312">
            <w:pPr>
              <w:pStyle w:val="TAL"/>
            </w:pPr>
            <w:proofErr w:type="spellStart"/>
            <w:r>
              <w:t>isOrdered</w:t>
            </w:r>
            <w:proofErr w:type="spellEnd"/>
            <w:r>
              <w:t>: N/A</w:t>
            </w:r>
          </w:p>
          <w:p w14:paraId="653BDAC6" w14:textId="77777777" w:rsidR="00F17312" w:rsidRDefault="00F17312" w:rsidP="00F17312">
            <w:pPr>
              <w:pStyle w:val="TAL"/>
            </w:pPr>
            <w:proofErr w:type="spellStart"/>
            <w:r>
              <w:t>isUnique</w:t>
            </w:r>
            <w:proofErr w:type="spellEnd"/>
            <w:r>
              <w:t>: N/A</w:t>
            </w:r>
          </w:p>
          <w:p w14:paraId="4444DB96" w14:textId="77777777" w:rsidR="00F17312" w:rsidRDefault="00F17312" w:rsidP="00F17312">
            <w:pPr>
              <w:pStyle w:val="TAL"/>
            </w:pPr>
            <w:proofErr w:type="spellStart"/>
            <w:r>
              <w:t>defaultValue</w:t>
            </w:r>
            <w:proofErr w:type="spellEnd"/>
            <w:r>
              <w:t>: None</w:t>
            </w:r>
          </w:p>
          <w:p w14:paraId="20A8EB6D" w14:textId="77777777" w:rsidR="00F17312" w:rsidRDefault="00F17312" w:rsidP="00F17312">
            <w:pPr>
              <w:pStyle w:val="TAL"/>
            </w:pPr>
            <w:proofErr w:type="spellStart"/>
            <w:r>
              <w:t>isNullable</w:t>
            </w:r>
            <w:proofErr w:type="spellEnd"/>
            <w:r>
              <w:t>: False</w:t>
            </w:r>
          </w:p>
        </w:tc>
      </w:tr>
      <w:tr w:rsidR="00F17312" w14:paraId="5BF6902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477CD"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2A54EA29" w14:textId="424BDB58" w:rsidR="00F17312" w:rsidRDefault="00F17312" w:rsidP="006971B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32A8AF1" w14:textId="77777777" w:rsidR="006971BD" w:rsidRDefault="006971BD" w:rsidP="00A71F56">
            <w:pPr>
              <w:pStyle w:val="TAL"/>
              <w:rPr>
                <w:lang w:eastAsia="en-GB"/>
              </w:rPr>
            </w:pPr>
          </w:p>
          <w:p w14:paraId="16A7F5F2" w14:textId="77777777" w:rsidR="00F17312" w:rsidRDefault="00F17312" w:rsidP="00A71F5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4931097" w14:textId="77777777" w:rsidR="00F17312" w:rsidRDefault="00F17312" w:rsidP="00A71F5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8F05C3A" w14:textId="0FF691E0" w:rsidR="00F17312" w:rsidRDefault="00F17312" w:rsidP="006971B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1470077" w14:textId="77777777" w:rsidR="006971BD" w:rsidRDefault="006971BD" w:rsidP="00A71F56">
            <w:pPr>
              <w:pStyle w:val="TAL"/>
              <w:rPr>
                <w:lang w:eastAsia="zh-CN"/>
              </w:rPr>
            </w:pPr>
          </w:p>
          <w:p w14:paraId="180F0214" w14:textId="7CB7407D" w:rsidR="00F17312" w:rsidRDefault="006971BD" w:rsidP="00A71F5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02BA025" w14:textId="77777777" w:rsidR="006971BD" w:rsidRDefault="006971BD" w:rsidP="00A71F56">
            <w:pPr>
              <w:pStyle w:val="TAL"/>
              <w:rPr>
                <w:lang w:eastAsia="en-GB"/>
              </w:rPr>
            </w:pPr>
          </w:p>
          <w:p w14:paraId="12CF670D" w14:textId="77777777" w:rsidR="00F17312" w:rsidRDefault="00F17312" w:rsidP="00A71F56">
            <w:pPr>
              <w:pStyle w:val="TAL"/>
              <w:rPr>
                <w:lang w:eastAsia="en-GB"/>
              </w:rPr>
            </w:pPr>
            <w:r>
              <w:rPr>
                <w:lang w:eastAsia="en-GB"/>
              </w:rPr>
              <w:t>See NOTE 6</w:t>
            </w:r>
          </w:p>
          <w:p w14:paraId="39B11086" w14:textId="77777777" w:rsidR="00F17312" w:rsidRDefault="00F17312" w:rsidP="00A71F56">
            <w:pPr>
              <w:pStyle w:val="TAL"/>
              <w:rPr>
                <w:lang w:eastAsia="en-GB"/>
              </w:rPr>
            </w:pPr>
          </w:p>
          <w:p w14:paraId="58D3C45D" w14:textId="77777777" w:rsidR="00F17312" w:rsidRDefault="00F17312" w:rsidP="00A71F56">
            <w:pPr>
              <w:pStyle w:val="TAL"/>
              <w:rPr>
                <w:lang w:eastAsia="en-GB"/>
              </w:rPr>
            </w:pPr>
            <w:proofErr w:type="spellStart"/>
            <w:r>
              <w:rPr>
                <w:lang w:eastAsia="en-GB"/>
              </w:rPr>
              <w:t>allowedValues</w:t>
            </w:r>
            <w:proofErr w:type="spellEnd"/>
            <w:r>
              <w:rPr>
                <w:lang w:eastAsia="en-GB"/>
              </w:rPr>
              <w:t xml:space="preserve">: </w:t>
            </w:r>
          </w:p>
          <w:p w14:paraId="4F20FBE6" w14:textId="77777777" w:rsidR="00F17312" w:rsidRDefault="00F17312" w:rsidP="00A71F56">
            <w:pPr>
              <w:pStyle w:val="TAL"/>
            </w:pPr>
            <w:r>
              <w:rPr>
                <w:lang w:eastAsia="en-GB"/>
              </w:rPr>
              <w:t xml:space="preserve">MS0P5, MS0P625, MS1, MS1P25, MS2, MS2P5, MS4, MS5, MS10, MS20, </w:t>
            </w:r>
            <w:r>
              <w:t>if a single uplink-downlink period is configured for RIM-RS purposes</w:t>
            </w:r>
            <w:r>
              <w:rPr>
                <w:lang w:eastAsia="en-GB"/>
              </w:rPr>
              <w:t>;</w:t>
            </w:r>
          </w:p>
          <w:p w14:paraId="3F6C97C6" w14:textId="77777777" w:rsidR="00F17312" w:rsidRDefault="00F17312" w:rsidP="00A71F56">
            <w:pPr>
              <w:pStyle w:val="TAL"/>
              <w:rPr>
                <w:lang w:eastAsia="en-GB"/>
              </w:rPr>
            </w:pPr>
            <w:r>
              <w:rPr>
                <w:lang w:eastAsia="en-GB"/>
              </w:rPr>
              <w:t xml:space="preserve">MS0P5, MS0P625, MS1, MS1P25, MS2, MS2P5, MS3, MS4, MS5, MS10, MS20, </w:t>
            </w:r>
            <w:r>
              <w:t>if two uplink-downlink periods are configured for RIM-RS purposes.</w:t>
            </w:r>
          </w:p>
          <w:p w14:paraId="44074C03" w14:textId="77777777" w:rsidR="00F17312" w:rsidRDefault="00F17312" w:rsidP="00A71F56">
            <w:pPr>
              <w:pStyle w:val="TAL"/>
              <w:rPr>
                <w:lang w:eastAsia="en-GB"/>
              </w:rPr>
            </w:pPr>
          </w:p>
          <w:p w14:paraId="66FBFB0F" w14:textId="77777777" w:rsidR="00F17312" w:rsidRDefault="00F17312" w:rsidP="00A71F56">
            <w:pPr>
              <w:pStyle w:val="TAL"/>
              <w:rPr>
                <w:lang w:eastAsia="en-GB"/>
              </w:rPr>
            </w:pPr>
          </w:p>
          <w:p w14:paraId="6BDB64D5" w14:textId="77777777" w:rsidR="00F17312" w:rsidRDefault="00F17312" w:rsidP="00A71F5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AB83F48" w14:textId="77777777" w:rsidR="00F17312" w:rsidRDefault="00F17312" w:rsidP="00F17312">
            <w:pPr>
              <w:pStyle w:val="TAL"/>
            </w:pPr>
            <w:r>
              <w:t>type: Enum</w:t>
            </w:r>
          </w:p>
          <w:p w14:paraId="69608964" w14:textId="77777777" w:rsidR="00F17312" w:rsidRDefault="00F17312" w:rsidP="00F17312">
            <w:pPr>
              <w:pStyle w:val="TAL"/>
            </w:pPr>
            <w:r>
              <w:t xml:space="preserve">multiplicity: </w:t>
            </w:r>
            <w:r>
              <w:rPr>
                <w:lang w:eastAsia="zh-CN"/>
              </w:rPr>
              <w:t>1</w:t>
            </w:r>
          </w:p>
          <w:p w14:paraId="3783B22C" w14:textId="77777777" w:rsidR="00F17312" w:rsidRDefault="00F17312" w:rsidP="00F17312">
            <w:pPr>
              <w:pStyle w:val="TAL"/>
            </w:pPr>
            <w:proofErr w:type="spellStart"/>
            <w:r>
              <w:t>isOrdered</w:t>
            </w:r>
            <w:proofErr w:type="spellEnd"/>
            <w:r>
              <w:t>: N/A</w:t>
            </w:r>
          </w:p>
          <w:p w14:paraId="52570A97" w14:textId="77777777" w:rsidR="00F17312" w:rsidRDefault="00F17312" w:rsidP="00F17312">
            <w:pPr>
              <w:pStyle w:val="TAL"/>
            </w:pPr>
            <w:proofErr w:type="spellStart"/>
            <w:r>
              <w:t>isUnique</w:t>
            </w:r>
            <w:proofErr w:type="spellEnd"/>
            <w:r>
              <w:t>: N/A</w:t>
            </w:r>
          </w:p>
          <w:p w14:paraId="703E1D11" w14:textId="77777777" w:rsidR="00F17312" w:rsidRDefault="00F17312" w:rsidP="00F17312">
            <w:pPr>
              <w:pStyle w:val="TAL"/>
            </w:pPr>
            <w:proofErr w:type="spellStart"/>
            <w:r>
              <w:t>defaultValue</w:t>
            </w:r>
            <w:proofErr w:type="spellEnd"/>
            <w:r>
              <w:t>: None</w:t>
            </w:r>
          </w:p>
          <w:p w14:paraId="19EE09B1" w14:textId="77777777" w:rsidR="00F17312" w:rsidRDefault="00F17312" w:rsidP="00F17312">
            <w:pPr>
              <w:pStyle w:val="TAL"/>
            </w:pPr>
            <w:proofErr w:type="spellStart"/>
            <w:r>
              <w:t>isNullable</w:t>
            </w:r>
            <w:proofErr w:type="spellEnd"/>
            <w:r>
              <w:t>: False</w:t>
            </w:r>
          </w:p>
        </w:tc>
      </w:tr>
      <w:tr w:rsidR="00F17312" w14:paraId="747AA95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54BF7"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F3FF8C0" w14:textId="0259A8CC" w:rsidR="00F17312" w:rsidRDefault="00F17312" w:rsidP="006971B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4AD59F3" w14:textId="77777777" w:rsidR="006971BD" w:rsidRDefault="006971BD" w:rsidP="006971BD">
            <w:pPr>
              <w:pStyle w:val="TAL"/>
            </w:pPr>
          </w:p>
          <w:p w14:paraId="0436DC88" w14:textId="77777777" w:rsidR="00F17312" w:rsidRDefault="00F17312" w:rsidP="00A71F5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7B70DC5" w14:textId="77777777" w:rsidR="00F17312" w:rsidRDefault="00F17312" w:rsidP="00A71F5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4981987" w14:textId="77777777" w:rsidR="00F17312" w:rsidRDefault="00F17312" w:rsidP="00A71F5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A183D83" w14:textId="77777777" w:rsidR="00F17312" w:rsidRDefault="00F17312" w:rsidP="006971BD">
            <w:pPr>
              <w:pStyle w:val="TAL"/>
            </w:pPr>
          </w:p>
          <w:p w14:paraId="3EFCB2E4" w14:textId="77777777" w:rsidR="00F17312" w:rsidRDefault="00F17312" w:rsidP="00A71F56">
            <w:pPr>
              <w:pStyle w:val="TAL"/>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7F67A8AB" w14:textId="77777777" w:rsidR="00F17312" w:rsidRDefault="00F17312" w:rsidP="00F17312">
            <w:pPr>
              <w:pStyle w:val="TAL"/>
            </w:pPr>
            <w:r>
              <w:t>type: Integer</w:t>
            </w:r>
          </w:p>
          <w:p w14:paraId="46BEB224" w14:textId="77777777" w:rsidR="00F17312" w:rsidRDefault="00F17312" w:rsidP="00F17312">
            <w:pPr>
              <w:pStyle w:val="TAL"/>
            </w:pPr>
            <w:r>
              <w:t xml:space="preserve">multiplicity: </w:t>
            </w:r>
            <w:r>
              <w:rPr>
                <w:lang w:eastAsia="zh-CN"/>
              </w:rPr>
              <w:t>1</w:t>
            </w:r>
          </w:p>
          <w:p w14:paraId="1CC4D909" w14:textId="77777777" w:rsidR="00F17312" w:rsidRDefault="00F17312" w:rsidP="00F17312">
            <w:pPr>
              <w:pStyle w:val="TAL"/>
            </w:pPr>
            <w:proofErr w:type="spellStart"/>
            <w:r>
              <w:t>isOrdered</w:t>
            </w:r>
            <w:proofErr w:type="spellEnd"/>
            <w:r>
              <w:t>: N/A</w:t>
            </w:r>
          </w:p>
          <w:p w14:paraId="46C6EC76" w14:textId="77777777" w:rsidR="00F17312" w:rsidRDefault="00F17312" w:rsidP="00F17312">
            <w:pPr>
              <w:pStyle w:val="TAL"/>
            </w:pPr>
            <w:proofErr w:type="spellStart"/>
            <w:r>
              <w:t>isUnique</w:t>
            </w:r>
            <w:proofErr w:type="spellEnd"/>
            <w:r>
              <w:t>: N/A</w:t>
            </w:r>
          </w:p>
          <w:p w14:paraId="586A3B90" w14:textId="77777777" w:rsidR="00F17312" w:rsidRDefault="00F17312" w:rsidP="00F17312">
            <w:pPr>
              <w:pStyle w:val="TAL"/>
            </w:pPr>
            <w:proofErr w:type="spellStart"/>
            <w:r>
              <w:t>defaultValue</w:t>
            </w:r>
            <w:proofErr w:type="spellEnd"/>
            <w:r>
              <w:t>: None</w:t>
            </w:r>
          </w:p>
          <w:p w14:paraId="7E7BF533" w14:textId="77777777" w:rsidR="00F17312" w:rsidRDefault="00F17312" w:rsidP="00F17312">
            <w:pPr>
              <w:pStyle w:val="TAL"/>
            </w:pPr>
            <w:proofErr w:type="spellStart"/>
            <w:r>
              <w:t>isNullable</w:t>
            </w:r>
            <w:proofErr w:type="spellEnd"/>
            <w:r>
              <w:t>: False</w:t>
            </w:r>
          </w:p>
        </w:tc>
      </w:tr>
      <w:tr w:rsidR="00F17312" w14:paraId="6570604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EC27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dlULSwitchingPeriod2</w:t>
            </w:r>
          </w:p>
        </w:tc>
        <w:tc>
          <w:tcPr>
            <w:tcW w:w="5523" w:type="dxa"/>
            <w:tcBorders>
              <w:top w:val="single" w:sz="4" w:space="0" w:color="auto"/>
              <w:left w:val="single" w:sz="4" w:space="0" w:color="auto"/>
              <w:bottom w:val="single" w:sz="4" w:space="0" w:color="auto"/>
              <w:right w:val="single" w:sz="4" w:space="0" w:color="auto"/>
            </w:tcBorders>
          </w:tcPr>
          <w:p w14:paraId="51377665" w14:textId="173CAFDC" w:rsidR="00F17312" w:rsidRDefault="00F17312" w:rsidP="006971B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E33564E" w14:textId="77777777" w:rsidR="006971BD" w:rsidRDefault="006971BD" w:rsidP="006971BD">
            <w:pPr>
              <w:pStyle w:val="TAL"/>
            </w:pPr>
          </w:p>
          <w:p w14:paraId="57C5E3BF" w14:textId="77777777" w:rsidR="00F17312" w:rsidRDefault="00F17312" w:rsidP="00A71F5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DBEF52B" w14:textId="77777777" w:rsidR="00F17312" w:rsidRDefault="00F17312" w:rsidP="006971BD">
            <w:pPr>
              <w:pStyle w:val="TAL"/>
            </w:pPr>
          </w:p>
          <w:p w14:paraId="01D06A36" w14:textId="3463BC53" w:rsidR="00F17312" w:rsidRDefault="00F17312">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177747B4" w14:textId="77777777" w:rsidR="006971BD" w:rsidRDefault="006971BD" w:rsidP="00A71F56">
            <w:pPr>
              <w:pStyle w:val="TAL"/>
            </w:pPr>
            <w:r>
              <w:tab/>
            </w:r>
          </w:p>
          <w:p w14:paraId="339B47C5" w14:textId="20637AB3" w:rsidR="006971BD" w:rsidRDefault="006971BD" w:rsidP="006971B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33874933" w14:textId="77777777" w:rsidR="00F17312" w:rsidRDefault="00F17312">
            <w:pPr>
              <w:pStyle w:val="TAL"/>
            </w:pPr>
          </w:p>
          <w:p w14:paraId="680FEA1E" w14:textId="77777777" w:rsidR="00F17312" w:rsidRDefault="00F17312">
            <w:pPr>
              <w:pStyle w:val="TAL"/>
            </w:pPr>
            <w:r>
              <w:t>See NOTE 9</w:t>
            </w:r>
          </w:p>
          <w:p w14:paraId="45956168" w14:textId="77777777" w:rsidR="00F17312" w:rsidRDefault="00F17312" w:rsidP="00A71F5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C6AAD3" w14:textId="77777777" w:rsidR="00F17312" w:rsidRDefault="00F17312" w:rsidP="00F17312">
            <w:pPr>
              <w:pStyle w:val="TAL"/>
            </w:pPr>
            <w:r>
              <w:t>type: Enum</w:t>
            </w:r>
          </w:p>
          <w:p w14:paraId="76942489" w14:textId="77777777" w:rsidR="00F17312" w:rsidRDefault="00F17312" w:rsidP="00F17312">
            <w:pPr>
              <w:pStyle w:val="TAL"/>
            </w:pPr>
            <w:r>
              <w:t xml:space="preserve">multiplicity: </w:t>
            </w:r>
            <w:r>
              <w:rPr>
                <w:lang w:eastAsia="zh-CN"/>
              </w:rPr>
              <w:t>1</w:t>
            </w:r>
          </w:p>
          <w:p w14:paraId="2C4A8B57" w14:textId="77777777" w:rsidR="00F17312" w:rsidRDefault="00F17312" w:rsidP="00F17312">
            <w:pPr>
              <w:pStyle w:val="TAL"/>
            </w:pPr>
            <w:proofErr w:type="spellStart"/>
            <w:r>
              <w:t>isOrdered</w:t>
            </w:r>
            <w:proofErr w:type="spellEnd"/>
            <w:r>
              <w:t>: N/A</w:t>
            </w:r>
          </w:p>
          <w:p w14:paraId="42D04DEA" w14:textId="77777777" w:rsidR="00F17312" w:rsidRDefault="00F17312" w:rsidP="00F17312">
            <w:pPr>
              <w:pStyle w:val="TAL"/>
            </w:pPr>
            <w:proofErr w:type="spellStart"/>
            <w:r>
              <w:t>isUnique</w:t>
            </w:r>
            <w:proofErr w:type="spellEnd"/>
            <w:r>
              <w:t>: N/A</w:t>
            </w:r>
          </w:p>
          <w:p w14:paraId="4C49E485" w14:textId="77777777" w:rsidR="00F17312" w:rsidRDefault="00F17312" w:rsidP="00F17312">
            <w:pPr>
              <w:pStyle w:val="TAL"/>
            </w:pPr>
            <w:proofErr w:type="spellStart"/>
            <w:r>
              <w:t>defaultValue</w:t>
            </w:r>
            <w:proofErr w:type="spellEnd"/>
            <w:r>
              <w:t>: None</w:t>
            </w:r>
          </w:p>
          <w:p w14:paraId="49D0AC57" w14:textId="77777777" w:rsidR="00F17312" w:rsidRDefault="00F17312" w:rsidP="00F17312">
            <w:pPr>
              <w:pStyle w:val="TAL"/>
            </w:pPr>
            <w:proofErr w:type="spellStart"/>
            <w:r>
              <w:t>isNullable</w:t>
            </w:r>
            <w:proofErr w:type="spellEnd"/>
            <w:r>
              <w:t>: False</w:t>
            </w:r>
          </w:p>
        </w:tc>
      </w:tr>
      <w:tr w:rsidR="00F17312" w14:paraId="5CDD8C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A08AA"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E9B342E" w14:textId="77777777" w:rsidR="00F17312" w:rsidRDefault="00F17312" w:rsidP="00F17312">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32D9B0F" w14:textId="77777777" w:rsidR="00F17312" w:rsidRDefault="00F17312" w:rsidP="00F17312">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7A259D4" w14:textId="77777777" w:rsidR="00F17312" w:rsidRDefault="00F17312" w:rsidP="00F17312">
            <w:pPr>
              <w:pStyle w:val="TAL"/>
            </w:pPr>
          </w:p>
          <w:p w14:paraId="3A5CE984" w14:textId="77777777" w:rsidR="00F17312" w:rsidRDefault="00F17312" w:rsidP="00F17312">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19773C15" w14:textId="77777777" w:rsidR="00F17312" w:rsidRDefault="00F17312" w:rsidP="00F17312">
            <w:pPr>
              <w:pStyle w:val="TAL"/>
            </w:pPr>
            <w:r>
              <w:t>type: Integer</w:t>
            </w:r>
          </w:p>
          <w:p w14:paraId="0E489DEA" w14:textId="77777777" w:rsidR="00F17312" w:rsidRDefault="00F17312" w:rsidP="00F17312">
            <w:pPr>
              <w:pStyle w:val="TAL"/>
            </w:pPr>
            <w:r>
              <w:t xml:space="preserve">multiplicity: </w:t>
            </w:r>
            <w:r>
              <w:rPr>
                <w:lang w:eastAsia="zh-CN"/>
              </w:rPr>
              <w:t>1</w:t>
            </w:r>
          </w:p>
          <w:p w14:paraId="12DEDAE6" w14:textId="77777777" w:rsidR="00F17312" w:rsidRDefault="00F17312" w:rsidP="00F17312">
            <w:pPr>
              <w:pStyle w:val="TAL"/>
            </w:pPr>
            <w:proofErr w:type="spellStart"/>
            <w:r>
              <w:t>isOrdered</w:t>
            </w:r>
            <w:proofErr w:type="spellEnd"/>
            <w:r>
              <w:t>: N/A</w:t>
            </w:r>
          </w:p>
          <w:p w14:paraId="0A806893" w14:textId="77777777" w:rsidR="00F17312" w:rsidRDefault="00F17312" w:rsidP="00F17312">
            <w:pPr>
              <w:pStyle w:val="TAL"/>
            </w:pPr>
            <w:proofErr w:type="spellStart"/>
            <w:r>
              <w:t>isUnique</w:t>
            </w:r>
            <w:proofErr w:type="spellEnd"/>
            <w:r>
              <w:t>: N/A</w:t>
            </w:r>
          </w:p>
          <w:p w14:paraId="7B3879A9" w14:textId="77777777" w:rsidR="00F17312" w:rsidRDefault="00F17312" w:rsidP="00F17312">
            <w:pPr>
              <w:pStyle w:val="TAL"/>
            </w:pPr>
            <w:proofErr w:type="spellStart"/>
            <w:r>
              <w:t>defaultValue</w:t>
            </w:r>
            <w:proofErr w:type="spellEnd"/>
            <w:r>
              <w:t>: None</w:t>
            </w:r>
          </w:p>
          <w:p w14:paraId="40A03351" w14:textId="77777777" w:rsidR="00F17312" w:rsidRDefault="00F17312" w:rsidP="00F17312">
            <w:pPr>
              <w:pStyle w:val="TAL"/>
            </w:pPr>
            <w:proofErr w:type="spellStart"/>
            <w:r>
              <w:t>isNullable</w:t>
            </w:r>
            <w:proofErr w:type="spellEnd"/>
            <w:r>
              <w:t>: False</w:t>
            </w:r>
          </w:p>
        </w:tc>
      </w:tr>
      <w:tr w:rsidR="00F17312" w14:paraId="4D56C62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2E8ED"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19BE9EE5"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0E28604" w14:textId="77777777" w:rsidR="00F17312" w:rsidRDefault="00F17312" w:rsidP="00F17312">
            <w:pPr>
              <w:keepNext/>
              <w:keepLines/>
              <w:spacing w:after="0"/>
              <w:rPr>
                <w:rFonts w:ascii="Arial" w:hAnsi="Arial" w:cs="Arial"/>
                <w:sz w:val="18"/>
                <w:szCs w:val="18"/>
                <w:lang w:eastAsia="en-GB"/>
              </w:rPr>
            </w:pPr>
          </w:p>
          <w:p w14:paraId="4D3C2497" w14:textId="77777777" w:rsidR="00F17312" w:rsidRDefault="00F17312" w:rsidP="00F17312">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754863B" w14:textId="77777777" w:rsidR="00F17312" w:rsidRDefault="00F17312" w:rsidP="00F17312">
            <w:pPr>
              <w:pStyle w:val="TAL"/>
            </w:pPr>
            <w:r>
              <w:t>type: Integer</w:t>
            </w:r>
          </w:p>
          <w:p w14:paraId="20AE42F4" w14:textId="77777777" w:rsidR="00F17312" w:rsidRDefault="00F17312" w:rsidP="00F17312">
            <w:pPr>
              <w:pStyle w:val="TAL"/>
            </w:pPr>
            <w:r>
              <w:t xml:space="preserve">multiplicity: </w:t>
            </w:r>
            <w:r>
              <w:rPr>
                <w:lang w:eastAsia="zh-CN"/>
              </w:rPr>
              <w:t>1</w:t>
            </w:r>
          </w:p>
          <w:p w14:paraId="584B42FC" w14:textId="77777777" w:rsidR="00F17312" w:rsidRDefault="00F17312" w:rsidP="00F17312">
            <w:pPr>
              <w:pStyle w:val="TAL"/>
            </w:pPr>
            <w:proofErr w:type="spellStart"/>
            <w:r>
              <w:t>isOrdered</w:t>
            </w:r>
            <w:proofErr w:type="spellEnd"/>
            <w:r>
              <w:t>: N/A</w:t>
            </w:r>
          </w:p>
          <w:p w14:paraId="5A55AE2A" w14:textId="77777777" w:rsidR="00F17312" w:rsidRDefault="00F17312" w:rsidP="00F17312">
            <w:pPr>
              <w:pStyle w:val="TAL"/>
            </w:pPr>
            <w:proofErr w:type="spellStart"/>
            <w:r>
              <w:t>isUnique</w:t>
            </w:r>
            <w:proofErr w:type="spellEnd"/>
            <w:r>
              <w:t>: N/A</w:t>
            </w:r>
          </w:p>
          <w:p w14:paraId="24075B53" w14:textId="77777777" w:rsidR="00F17312" w:rsidRDefault="00F17312" w:rsidP="00F17312">
            <w:pPr>
              <w:pStyle w:val="TAL"/>
            </w:pPr>
            <w:proofErr w:type="spellStart"/>
            <w:r>
              <w:t>defaultValue</w:t>
            </w:r>
            <w:proofErr w:type="spellEnd"/>
            <w:r>
              <w:t>: None</w:t>
            </w:r>
          </w:p>
          <w:p w14:paraId="49473F5E" w14:textId="77777777" w:rsidR="00F17312" w:rsidRDefault="00F17312" w:rsidP="00F17312">
            <w:pPr>
              <w:pStyle w:val="TAL"/>
            </w:pPr>
            <w:proofErr w:type="spellStart"/>
            <w:r>
              <w:t>isNullable</w:t>
            </w:r>
            <w:proofErr w:type="spellEnd"/>
            <w:r>
              <w:t>: False</w:t>
            </w:r>
          </w:p>
        </w:tc>
      </w:tr>
      <w:tr w:rsidR="00F17312" w14:paraId="1FEE65E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D7BB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5B7F4337" w14:textId="69DE767A"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the  total number of set IDs for RIM RS-2 </w:t>
            </w:r>
            <w:r w:rsidR="002B67FC">
              <w:rPr>
                <w:rFonts w:ascii="Arial" w:hAnsi="Arial" w:cs="Arial"/>
                <w:sz w:val="18"/>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sidR="002B67FC">
              <w:rPr>
                <w:rFonts w:ascii="Arial" w:hAnsi="Arial" w:cs="Arial"/>
                <w:sz w:val="18"/>
                <w:szCs w:val="18"/>
                <w:lang w:eastAsia="en-GB"/>
              </w:rPr>
              <w:t>)</w:t>
            </w:r>
            <w:r>
              <w:rPr>
                <w:rFonts w:ascii="Arial" w:hAnsi="Arial" w:cs="Arial"/>
                <w:sz w:val="18"/>
                <w:szCs w:val="18"/>
                <w:lang w:eastAsia="en-GB"/>
              </w:rPr>
              <w:t xml:space="preserve"> (see 38.211 [32], subclause 7.4.1.6).</w:t>
            </w:r>
          </w:p>
          <w:p w14:paraId="3C426FDE" w14:textId="77777777" w:rsidR="00F17312" w:rsidRDefault="00F17312" w:rsidP="00F17312">
            <w:pPr>
              <w:keepNext/>
              <w:keepLines/>
              <w:spacing w:after="0"/>
              <w:rPr>
                <w:rFonts w:ascii="Arial" w:hAnsi="Arial" w:cs="Arial"/>
                <w:sz w:val="18"/>
                <w:szCs w:val="18"/>
                <w:lang w:eastAsia="en-GB"/>
              </w:rPr>
            </w:pPr>
          </w:p>
          <w:p w14:paraId="5BCA7E26" w14:textId="713C91B8" w:rsidR="00F17312" w:rsidRDefault="00F17312" w:rsidP="00F17312">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256643B" w14:textId="77777777" w:rsidR="00F17312" w:rsidRDefault="00F17312" w:rsidP="00F17312">
            <w:pPr>
              <w:pStyle w:val="TAL"/>
            </w:pPr>
            <w:r>
              <w:t>type: Integer</w:t>
            </w:r>
          </w:p>
          <w:p w14:paraId="474FD88A" w14:textId="77777777" w:rsidR="00F17312" w:rsidRDefault="00F17312" w:rsidP="00F17312">
            <w:pPr>
              <w:pStyle w:val="TAL"/>
            </w:pPr>
            <w:r>
              <w:t xml:space="preserve">multiplicity: </w:t>
            </w:r>
            <w:r>
              <w:rPr>
                <w:lang w:eastAsia="zh-CN"/>
              </w:rPr>
              <w:t>1</w:t>
            </w:r>
          </w:p>
          <w:p w14:paraId="5D330D4F" w14:textId="77777777" w:rsidR="00F17312" w:rsidRDefault="00F17312" w:rsidP="00F17312">
            <w:pPr>
              <w:pStyle w:val="TAL"/>
            </w:pPr>
            <w:proofErr w:type="spellStart"/>
            <w:r>
              <w:t>isOrdered</w:t>
            </w:r>
            <w:proofErr w:type="spellEnd"/>
            <w:r>
              <w:t>: N/A</w:t>
            </w:r>
          </w:p>
          <w:p w14:paraId="0A92851E" w14:textId="77777777" w:rsidR="00F17312" w:rsidRDefault="00F17312" w:rsidP="00F17312">
            <w:pPr>
              <w:pStyle w:val="TAL"/>
            </w:pPr>
            <w:proofErr w:type="spellStart"/>
            <w:r>
              <w:t>isUnique</w:t>
            </w:r>
            <w:proofErr w:type="spellEnd"/>
            <w:r>
              <w:t>: N/A</w:t>
            </w:r>
          </w:p>
          <w:p w14:paraId="32097537" w14:textId="77777777" w:rsidR="00F17312" w:rsidRDefault="00F17312" w:rsidP="00F17312">
            <w:pPr>
              <w:pStyle w:val="TAL"/>
            </w:pPr>
            <w:proofErr w:type="spellStart"/>
            <w:r>
              <w:t>defaultValue</w:t>
            </w:r>
            <w:proofErr w:type="spellEnd"/>
            <w:r>
              <w:t>: None</w:t>
            </w:r>
          </w:p>
          <w:p w14:paraId="2FE283FE" w14:textId="77777777" w:rsidR="00F17312" w:rsidRDefault="00F17312" w:rsidP="00F17312">
            <w:pPr>
              <w:pStyle w:val="TAL"/>
            </w:pPr>
            <w:proofErr w:type="spellStart"/>
            <w:r>
              <w:t>isNullable</w:t>
            </w:r>
            <w:proofErr w:type="spellEnd"/>
            <w:r>
              <w:t>: False</w:t>
            </w:r>
          </w:p>
        </w:tc>
      </w:tr>
      <w:tr w:rsidR="00F17312" w14:paraId="509BC9B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89628"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352F56" w14:textId="445BF9F9"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w:t>
            </w:r>
            <w:r w:rsidR="002B67FC">
              <w:rPr>
                <w:rFonts w:ascii="Arial" w:hAnsi="Arial" w:cs="Arial"/>
                <w:sz w:val="18"/>
                <w:szCs w:val="18"/>
                <w:lang w:eastAsia="en-GB"/>
              </w:rPr>
              <w:t xml:space="preserve">the </w:t>
            </w:r>
            <w:r>
              <w:rPr>
                <w:rFonts w:ascii="Arial" w:hAnsi="Arial" w:cs="Arial"/>
                <w:sz w:val="18"/>
                <w:szCs w:val="18"/>
                <w:lang w:eastAsia="en-GB"/>
              </w:rPr>
              <w:t xml:space="preserve">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6465AF8F" w14:textId="77777777" w:rsidR="00F17312" w:rsidRDefault="00F17312" w:rsidP="00F17312">
            <w:pPr>
              <w:keepNext/>
              <w:keepLines/>
              <w:spacing w:after="0"/>
              <w:rPr>
                <w:rFonts w:ascii="Arial" w:hAnsi="Arial" w:cs="Arial"/>
                <w:sz w:val="18"/>
                <w:szCs w:val="18"/>
                <w:lang w:eastAsia="en-GB"/>
              </w:rPr>
            </w:pPr>
          </w:p>
          <w:p w14:paraId="2C0CFF6E" w14:textId="77777777" w:rsidR="00F17312" w:rsidRDefault="00F17312" w:rsidP="00F1731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9AFE9D1" w14:textId="77777777" w:rsidR="00F17312" w:rsidRDefault="00F17312" w:rsidP="00F17312">
            <w:pPr>
              <w:keepNext/>
              <w:keepLines/>
              <w:spacing w:after="0"/>
              <w:rPr>
                <w:rFonts w:ascii="Arial" w:hAnsi="Arial" w:cs="Arial"/>
                <w:sz w:val="18"/>
                <w:szCs w:val="18"/>
                <w:lang w:eastAsia="en-GB"/>
              </w:rPr>
            </w:pPr>
          </w:p>
          <w:p w14:paraId="3CA9BC03"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see NOTE 7</w:t>
            </w:r>
          </w:p>
          <w:p w14:paraId="569E84B2"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5970E" w14:textId="77777777" w:rsidR="00F17312" w:rsidRDefault="00F17312" w:rsidP="00F17312">
            <w:pPr>
              <w:pStyle w:val="TAL"/>
            </w:pPr>
            <w:r>
              <w:t>type: Integer</w:t>
            </w:r>
          </w:p>
          <w:p w14:paraId="6090A743" w14:textId="77777777" w:rsidR="00F17312" w:rsidRDefault="00F17312" w:rsidP="00F17312">
            <w:pPr>
              <w:pStyle w:val="TAL"/>
            </w:pPr>
            <w:r>
              <w:t xml:space="preserve">multiplicity: </w:t>
            </w:r>
            <w:r>
              <w:rPr>
                <w:lang w:eastAsia="zh-CN"/>
              </w:rPr>
              <w:t>1</w:t>
            </w:r>
          </w:p>
          <w:p w14:paraId="286D9181" w14:textId="77777777" w:rsidR="00F17312" w:rsidRDefault="00F17312" w:rsidP="00F17312">
            <w:pPr>
              <w:pStyle w:val="TAL"/>
            </w:pPr>
            <w:proofErr w:type="spellStart"/>
            <w:r>
              <w:t>isOrdered</w:t>
            </w:r>
            <w:proofErr w:type="spellEnd"/>
            <w:r>
              <w:t>: N/A</w:t>
            </w:r>
          </w:p>
          <w:p w14:paraId="0E73C561" w14:textId="77777777" w:rsidR="00F17312" w:rsidRDefault="00F17312" w:rsidP="00F17312">
            <w:pPr>
              <w:pStyle w:val="TAL"/>
            </w:pPr>
            <w:proofErr w:type="spellStart"/>
            <w:r>
              <w:t>isUnique</w:t>
            </w:r>
            <w:proofErr w:type="spellEnd"/>
            <w:r>
              <w:t>: N/A</w:t>
            </w:r>
          </w:p>
          <w:p w14:paraId="0A67C09B" w14:textId="77777777" w:rsidR="00F17312" w:rsidRDefault="00F17312" w:rsidP="00F17312">
            <w:pPr>
              <w:pStyle w:val="TAL"/>
            </w:pPr>
            <w:proofErr w:type="spellStart"/>
            <w:r>
              <w:t>defaultValue</w:t>
            </w:r>
            <w:proofErr w:type="spellEnd"/>
            <w:r>
              <w:t>: None</w:t>
            </w:r>
          </w:p>
          <w:p w14:paraId="4954ADC9" w14:textId="77777777" w:rsidR="00F17312" w:rsidRDefault="00F17312" w:rsidP="00F17312">
            <w:pPr>
              <w:pStyle w:val="TAL"/>
            </w:pPr>
            <w:proofErr w:type="spellStart"/>
            <w:r>
              <w:t>isNullable</w:t>
            </w:r>
            <w:proofErr w:type="spellEnd"/>
            <w:r>
              <w:t>: False</w:t>
            </w:r>
          </w:p>
        </w:tc>
      </w:tr>
      <w:tr w:rsidR="00F17312" w14:paraId="55FF38A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564B2"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544A887" w14:textId="7676A7EF"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 xml:space="preserve">It is </w:t>
            </w:r>
            <w:r w:rsidR="002B67FC">
              <w:rPr>
                <w:rFonts w:ascii="Arial" w:hAnsi="Arial" w:cs="Arial"/>
                <w:sz w:val="18"/>
                <w:szCs w:val="18"/>
                <w:lang w:eastAsia="en-GB"/>
              </w:rPr>
              <w:t xml:space="preserve">the </w:t>
            </w:r>
            <w:r>
              <w:rPr>
                <w:rFonts w:ascii="Arial" w:hAnsi="Arial" w:cs="Arial"/>
                <w:sz w:val="18"/>
                <w:szCs w:val="18"/>
                <w:lang w:eastAsia="en-GB"/>
              </w:rPr>
              <w:t xml:space="preserve">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6020ECD" w14:textId="77777777" w:rsidR="00F17312" w:rsidRDefault="00F17312" w:rsidP="00F17312">
            <w:pPr>
              <w:keepNext/>
              <w:keepLines/>
              <w:spacing w:after="0"/>
              <w:rPr>
                <w:rFonts w:ascii="Arial" w:hAnsi="Arial" w:cs="Arial"/>
                <w:sz w:val="18"/>
                <w:szCs w:val="18"/>
                <w:lang w:eastAsia="en-GB"/>
              </w:rPr>
            </w:pPr>
          </w:p>
          <w:p w14:paraId="17FE7417" w14:textId="77777777" w:rsidR="00F17312" w:rsidRDefault="00F17312" w:rsidP="00F1731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17B850E1" w14:textId="77777777" w:rsidR="00F17312" w:rsidRDefault="00F17312" w:rsidP="00F17312">
            <w:pPr>
              <w:keepNext/>
              <w:keepLines/>
              <w:spacing w:after="0"/>
              <w:rPr>
                <w:rFonts w:ascii="Arial" w:hAnsi="Arial" w:cs="Arial"/>
                <w:sz w:val="18"/>
                <w:szCs w:val="18"/>
                <w:lang w:eastAsia="en-GB"/>
              </w:rPr>
            </w:pPr>
          </w:p>
          <w:p w14:paraId="150375E6"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see NOTE 7</w:t>
            </w:r>
          </w:p>
          <w:p w14:paraId="40CEA7D6"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0987D2" w14:textId="77777777" w:rsidR="00F17312" w:rsidRDefault="00F17312" w:rsidP="00F17312">
            <w:pPr>
              <w:pStyle w:val="TAL"/>
            </w:pPr>
            <w:r>
              <w:t>type: Integer</w:t>
            </w:r>
          </w:p>
          <w:p w14:paraId="2FAC5D47" w14:textId="77777777" w:rsidR="00F17312" w:rsidRDefault="00F17312" w:rsidP="00F17312">
            <w:pPr>
              <w:pStyle w:val="TAL"/>
            </w:pPr>
            <w:r>
              <w:t xml:space="preserve">multiplicity: </w:t>
            </w:r>
            <w:r>
              <w:rPr>
                <w:lang w:eastAsia="zh-CN"/>
              </w:rPr>
              <w:t>1</w:t>
            </w:r>
          </w:p>
          <w:p w14:paraId="02834C68" w14:textId="77777777" w:rsidR="00F17312" w:rsidRDefault="00F17312" w:rsidP="00F17312">
            <w:pPr>
              <w:pStyle w:val="TAL"/>
            </w:pPr>
            <w:proofErr w:type="spellStart"/>
            <w:r>
              <w:t>isOrdered</w:t>
            </w:r>
            <w:proofErr w:type="spellEnd"/>
            <w:r>
              <w:t>: N/A</w:t>
            </w:r>
          </w:p>
          <w:p w14:paraId="0216DC92" w14:textId="77777777" w:rsidR="00F17312" w:rsidRDefault="00F17312" w:rsidP="00F17312">
            <w:pPr>
              <w:pStyle w:val="TAL"/>
            </w:pPr>
            <w:proofErr w:type="spellStart"/>
            <w:r>
              <w:t>isUnique</w:t>
            </w:r>
            <w:proofErr w:type="spellEnd"/>
            <w:r>
              <w:t>: N/A</w:t>
            </w:r>
          </w:p>
          <w:p w14:paraId="421875A7" w14:textId="77777777" w:rsidR="00F17312" w:rsidRDefault="00F17312" w:rsidP="00F17312">
            <w:pPr>
              <w:pStyle w:val="TAL"/>
            </w:pPr>
            <w:proofErr w:type="spellStart"/>
            <w:r>
              <w:t>defaultValue</w:t>
            </w:r>
            <w:proofErr w:type="spellEnd"/>
            <w:r>
              <w:t>: None</w:t>
            </w:r>
          </w:p>
          <w:p w14:paraId="3F666360" w14:textId="77777777" w:rsidR="00F17312" w:rsidRDefault="00F17312" w:rsidP="00F17312">
            <w:pPr>
              <w:pStyle w:val="TAL"/>
            </w:pPr>
            <w:proofErr w:type="spellStart"/>
            <w:r>
              <w:t>isNullable</w:t>
            </w:r>
            <w:proofErr w:type="spellEnd"/>
            <w:r>
              <w:t>: False</w:t>
            </w:r>
          </w:p>
        </w:tc>
      </w:tr>
      <w:tr w:rsidR="00F17312" w14:paraId="58284AD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D7C9E"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consecutiveRIMRS1List</w:t>
            </w:r>
          </w:p>
        </w:tc>
        <w:tc>
          <w:tcPr>
            <w:tcW w:w="5523" w:type="dxa"/>
            <w:tcBorders>
              <w:top w:val="single" w:sz="4" w:space="0" w:color="auto"/>
              <w:left w:val="single" w:sz="4" w:space="0" w:color="auto"/>
              <w:bottom w:val="single" w:sz="4" w:space="0" w:color="auto"/>
              <w:right w:val="single" w:sz="4" w:space="0" w:color="auto"/>
            </w:tcBorders>
          </w:tcPr>
          <w:p w14:paraId="5B128F57" w14:textId="3718EA85" w:rsidR="00F17312" w:rsidRDefault="00F17312" w:rsidP="00F17312">
            <w:pPr>
              <w:pStyle w:val="TAL"/>
              <w:rPr>
                <w:rFonts w:cs="Arial"/>
                <w:szCs w:val="18"/>
                <w:lang w:eastAsia="en-GB"/>
              </w:rPr>
            </w:pPr>
            <w:r>
              <w:t xml:space="preserve">It is used to configure the OFDM symbol position(s) of RIM RS-1 within the uplink-downlink switching period. It is a list of </w:t>
            </w:r>
            <w:proofErr w:type="gramStart"/>
            <w:r>
              <w:t>symbol</w:t>
            </w:r>
            <w:proofErr w:type="gramEnd"/>
            <w:r>
              <w:t xml:space="preserve"> offset of RIM RS-1 </w:t>
            </w:r>
            <w:r w:rsidR="002B67FC">
              <w:t>(</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rsidR="002B67FC">
              <w:t xml:space="preserve">) </w:t>
            </w:r>
            <w:r>
              <w:t>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211E38E" w14:textId="77777777" w:rsidR="00F17312" w:rsidRDefault="00F17312" w:rsidP="00F17312">
            <w:pPr>
              <w:pStyle w:val="TAL"/>
              <w:rPr>
                <w:lang w:eastAsia="zh-CN"/>
              </w:rPr>
            </w:pPr>
            <w:r>
              <w:rPr>
                <w:lang w:eastAsia="zh-CN"/>
              </w:rPr>
              <w:t>The resulting RIM RS-1 symbols and its reference point shall belong to the same 10ms frame.</w:t>
            </w:r>
          </w:p>
          <w:p w14:paraId="3353AE74" w14:textId="77777777" w:rsidR="00F17312" w:rsidRDefault="00F17312" w:rsidP="00F17312">
            <w:pPr>
              <w:pStyle w:val="TAL"/>
            </w:pPr>
            <w:r>
              <w:t>.</w:t>
            </w:r>
          </w:p>
          <w:p w14:paraId="2C587953" w14:textId="77777777" w:rsidR="00F17312" w:rsidRDefault="00F17312" w:rsidP="00F17312">
            <w:pPr>
              <w:pStyle w:val="TAL"/>
            </w:pPr>
          </w:p>
          <w:p w14:paraId="59332F2E" w14:textId="77777777" w:rsidR="00F17312" w:rsidRDefault="00F17312" w:rsidP="00F17312">
            <w:pPr>
              <w:pStyle w:val="TAL"/>
            </w:pPr>
            <w:proofErr w:type="spellStart"/>
            <w:r>
              <w:t>allowedValues</w:t>
            </w:r>
            <w:proofErr w:type="spellEnd"/>
            <w:r>
              <w:t>: 2,</w:t>
            </w:r>
            <w:proofErr w:type="gramStart"/>
            <w:r>
              <w:t>3..</w:t>
            </w:r>
            <w:proofErr w:type="gramEnd"/>
            <w:r>
              <w:t xml:space="preserve">20*2*maxNrofSymbols-1, where </w:t>
            </w:r>
            <w:proofErr w:type="spellStart"/>
            <w:r>
              <w:t>maxNrofSymbols</w:t>
            </w:r>
            <w:proofErr w:type="spellEnd"/>
            <w:r>
              <w:t>=14</w:t>
            </w:r>
          </w:p>
          <w:p w14:paraId="1BA5E33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B4160" w14:textId="77777777" w:rsidR="00F17312" w:rsidRDefault="00F17312" w:rsidP="00F17312">
            <w:pPr>
              <w:pStyle w:val="TAL"/>
            </w:pPr>
            <w:r>
              <w:t>type: Integer</w:t>
            </w:r>
          </w:p>
          <w:p w14:paraId="38D7CBC7" w14:textId="77777777" w:rsidR="00F17312" w:rsidRDefault="00F17312" w:rsidP="00F17312">
            <w:pPr>
              <w:pStyle w:val="TAL"/>
            </w:pPr>
            <w:r>
              <w:t>multiplicity: *</w:t>
            </w:r>
          </w:p>
          <w:p w14:paraId="49B16B35" w14:textId="77777777" w:rsidR="00F17312" w:rsidRDefault="00F17312" w:rsidP="00F17312">
            <w:pPr>
              <w:pStyle w:val="TAL"/>
            </w:pPr>
            <w:proofErr w:type="spellStart"/>
            <w:r>
              <w:t>isOrdered</w:t>
            </w:r>
            <w:proofErr w:type="spellEnd"/>
            <w:r>
              <w:t>: N/A</w:t>
            </w:r>
          </w:p>
          <w:p w14:paraId="366AA8E5" w14:textId="77777777" w:rsidR="00F17312" w:rsidRDefault="00F17312" w:rsidP="00F17312">
            <w:pPr>
              <w:pStyle w:val="TAL"/>
            </w:pPr>
            <w:proofErr w:type="spellStart"/>
            <w:r>
              <w:t>isUnique</w:t>
            </w:r>
            <w:proofErr w:type="spellEnd"/>
            <w:r>
              <w:t>: N/A</w:t>
            </w:r>
          </w:p>
          <w:p w14:paraId="34DE2E76" w14:textId="77777777" w:rsidR="00F17312" w:rsidRDefault="00F17312" w:rsidP="00F17312">
            <w:pPr>
              <w:pStyle w:val="TAL"/>
            </w:pPr>
            <w:proofErr w:type="spellStart"/>
            <w:r>
              <w:t>defaultValue</w:t>
            </w:r>
            <w:proofErr w:type="spellEnd"/>
            <w:r>
              <w:t>: None</w:t>
            </w:r>
          </w:p>
          <w:p w14:paraId="4AA93377" w14:textId="77777777" w:rsidR="00F17312" w:rsidRDefault="00F17312" w:rsidP="00F17312">
            <w:pPr>
              <w:pStyle w:val="TAL"/>
            </w:pPr>
            <w:proofErr w:type="spellStart"/>
            <w:r>
              <w:t>isNullable</w:t>
            </w:r>
            <w:proofErr w:type="spellEnd"/>
            <w:r>
              <w:t>: False</w:t>
            </w:r>
          </w:p>
        </w:tc>
      </w:tr>
      <w:tr w:rsidR="00F17312" w14:paraId="16BC68C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B5E64"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0F0DEB8" w14:textId="2A23490C" w:rsidR="00F17312" w:rsidRDefault="00F17312" w:rsidP="00F17312">
            <w:pPr>
              <w:pStyle w:val="TAL"/>
              <w:rPr>
                <w:lang w:eastAsia="zh-CN"/>
              </w:rPr>
            </w:pPr>
            <w:r>
              <w:t xml:space="preserve">It is used to configure the OFDM symbol position(s) of RIM RS-2 within the uplink-downlink switching period. It is a list of </w:t>
            </w:r>
            <w:proofErr w:type="gramStart"/>
            <w:r>
              <w:t>symbol</w:t>
            </w:r>
            <w:proofErr w:type="gramEnd"/>
            <w:r>
              <w:t xml:space="preserve"> offset of RIM RS-2 </w:t>
            </w:r>
            <w:r w:rsidR="002B67FC">
              <w:t>(</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rsidR="002B67FC">
              <w:t xml:space="preserve">) </w:t>
            </w:r>
            <w:r>
              <w:t>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39D221D" w14:textId="77777777" w:rsidR="00F17312" w:rsidRDefault="00F17312" w:rsidP="00F17312">
            <w:pPr>
              <w:pStyle w:val="TAL"/>
              <w:rPr>
                <w:lang w:eastAsia="zh-CN"/>
              </w:rPr>
            </w:pPr>
            <w:r>
              <w:rPr>
                <w:lang w:eastAsia="zh-CN"/>
              </w:rPr>
              <w:t>The resulting RIM RS-2 symbols and its reference point shall belong to the same 10ms frame.</w:t>
            </w:r>
          </w:p>
          <w:p w14:paraId="6E32BA9A" w14:textId="77777777" w:rsidR="00F17312" w:rsidRDefault="00F17312" w:rsidP="00F17312">
            <w:pPr>
              <w:pStyle w:val="TAL"/>
            </w:pPr>
            <w:r>
              <w:t>.</w:t>
            </w:r>
          </w:p>
          <w:p w14:paraId="2B2DA0C1" w14:textId="77777777" w:rsidR="00F17312" w:rsidRDefault="00F17312" w:rsidP="00F17312">
            <w:pPr>
              <w:pStyle w:val="TAL"/>
            </w:pPr>
          </w:p>
          <w:p w14:paraId="107CDADE" w14:textId="77777777" w:rsidR="00F17312" w:rsidRDefault="00F17312" w:rsidP="00F17312">
            <w:pPr>
              <w:pStyle w:val="TAL"/>
            </w:pPr>
            <w:proofErr w:type="spellStart"/>
            <w:r>
              <w:t>allowedValues</w:t>
            </w:r>
            <w:proofErr w:type="spellEnd"/>
            <w:r>
              <w:t>: 2,</w:t>
            </w:r>
            <w:proofErr w:type="gramStart"/>
            <w:r>
              <w:t>3..</w:t>
            </w:r>
            <w:proofErr w:type="gramEnd"/>
            <w:r>
              <w:t xml:space="preserve">20*2*maxNrofSymbols-1, where </w:t>
            </w:r>
            <w:proofErr w:type="spellStart"/>
            <w:r>
              <w:t>maxNrofSymbols</w:t>
            </w:r>
            <w:proofErr w:type="spellEnd"/>
            <w:r>
              <w:t>=14</w:t>
            </w:r>
          </w:p>
          <w:p w14:paraId="20E5267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0105A3" w14:textId="77777777" w:rsidR="00F17312" w:rsidRDefault="00F17312" w:rsidP="00F17312">
            <w:pPr>
              <w:pStyle w:val="TAL"/>
            </w:pPr>
            <w:r>
              <w:t>type: Integer</w:t>
            </w:r>
          </w:p>
          <w:p w14:paraId="4C41FB5B" w14:textId="77777777" w:rsidR="00F17312" w:rsidRDefault="00F17312" w:rsidP="00F17312">
            <w:pPr>
              <w:pStyle w:val="TAL"/>
            </w:pPr>
            <w:r>
              <w:t>multiplicity: *</w:t>
            </w:r>
          </w:p>
          <w:p w14:paraId="1A54B44B" w14:textId="77777777" w:rsidR="00F17312" w:rsidRDefault="00F17312" w:rsidP="00F17312">
            <w:pPr>
              <w:pStyle w:val="TAL"/>
            </w:pPr>
            <w:proofErr w:type="spellStart"/>
            <w:r>
              <w:t>isOrdered</w:t>
            </w:r>
            <w:proofErr w:type="spellEnd"/>
            <w:r>
              <w:t>: N/A</w:t>
            </w:r>
          </w:p>
          <w:p w14:paraId="3E9559BE" w14:textId="77777777" w:rsidR="00F17312" w:rsidRDefault="00F17312" w:rsidP="00F17312">
            <w:pPr>
              <w:pStyle w:val="TAL"/>
            </w:pPr>
            <w:proofErr w:type="spellStart"/>
            <w:r>
              <w:t>isUnique</w:t>
            </w:r>
            <w:proofErr w:type="spellEnd"/>
            <w:r>
              <w:t>: N/A</w:t>
            </w:r>
          </w:p>
          <w:p w14:paraId="02A0A638" w14:textId="77777777" w:rsidR="00F17312" w:rsidRDefault="00F17312" w:rsidP="00F17312">
            <w:pPr>
              <w:pStyle w:val="TAL"/>
            </w:pPr>
            <w:proofErr w:type="spellStart"/>
            <w:r>
              <w:t>defaultValue</w:t>
            </w:r>
            <w:proofErr w:type="spellEnd"/>
            <w:r>
              <w:t>: None</w:t>
            </w:r>
          </w:p>
          <w:p w14:paraId="68155DCD" w14:textId="77777777" w:rsidR="00F17312" w:rsidRDefault="00F17312" w:rsidP="00F17312">
            <w:pPr>
              <w:pStyle w:val="TAL"/>
            </w:pPr>
            <w:proofErr w:type="spellStart"/>
            <w:r>
              <w:t>isNullable</w:t>
            </w:r>
            <w:proofErr w:type="spellEnd"/>
            <w:r>
              <w:t>: False</w:t>
            </w:r>
          </w:p>
        </w:tc>
      </w:tr>
      <w:tr w:rsidR="00F17312" w14:paraId="4710CF2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D5D75"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CC73B4D" w14:textId="77777777" w:rsidR="00F17312" w:rsidRDefault="00F17312" w:rsidP="00F17312">
            <w:pPr>
              <w:pStyle w:val="TAL"/>
            </w:pPr>
            <w:r>
              <w:t>It is indication of whether near-far functionality is enabled for RIM RS1.</w:t>
            </w:r>
          </w:p>
          <w:p w14:paraId="023AE519" w14:textId="77777777" w:rsidR="00F17312" w:rsidRDefault="00F17312" w:rsidP="00F17312">
            <w:pPr>
              <w:pStyle w:val="TAL"/>
            </w:pPr>
          </w:p>
          <w:p w14:paraId="2873A7C1" w14:textId="77777777" w:rsidR="00F17312" w:rsidRDefault="00F17312" w:rsidP="00F17312">
            <w:pPr>
              <w:pStyle w:val="TAL"/>
            </w:pPr>
            <w:r>
              <w:t>If the indication is “</w:t>
            </w:r>
            <w:proofErr w:type="gramStart"/>
            <w:r>
              <w:t>enable</w:t>
            </w:r>
            <w:proofErr w:type="gramEnd"/>
            <w:r>
              <w:t xml:space="preserve">”, </w:t>
            </w:r>
          </w:p>
          <w:p w14:paraId="77F76F61" w14:textId="3BAF2A51" w:rsidR="00F17312" w:rsidRDefault="00F17312" w:rsidP="00F17312">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A78CC07" w14:textId="77777777" w:rsidR="00F17312" w:rsidRDefault="00F17312" w:rsidP="00F17312">
            <w:pPr>
              <w:pStyle w:val="TAL"/>
              <w:ind w:left="284"/>
            </w:pPr>
            <w:r>
              <w:t>the second half of R1 consecutive uplink-downlink switching period is for "Far" indication with R1/2 repetitions.</w:t>
            </w:r>
          </w:p>
          <w:p w14:paraId="3738290C" w14:textId="77777777" w:rsidR="00F17312" w:rsidRDefault="00F17312" w:rsidP="00F17312">
            <w:pPr>
              <w:pStyle w:val="TAL"/>
            </w:pPr>
          </w:p>
          <w:p w14:paraId="008B788C" w14:textId="77777777" w:rsidR="00F17312" w:rsidRDefault="00F17312" w:rsidP="00F17312">
            <w:pPr>
              <w:pStyle w:val="TAL"/>
            </w:pPr>
            <w:proofErr w:type="spellStart"/>
            <w:r>
              <w:t>allowedValues</w:t>
            </w:r>
            <w:proofErr w:type="spellEnd"/>
            <w:r>
              <w:t>: "ENABLE"</w:t>
            </w:r>
            <w:r>
              <w:rPr>
                <w:rFonts w:cs="Arial"/>
                <w:szCs w:val="18"/>
                <w:lang w:eastAsia="en-GB"/>
              </w:rPr>
              <w:t>,</w:t>
            </w:r>
            <w:r>
              <w:t xml:space="preserve"> "DISABLE" </w:t>
            </w:r>
          </w:p>
          <w:p w14:paraId="019C3568" w14:textId="70EE90BF" w:rsidR="00F17312" w:rsidRDefault="00F17312" w:rsidP="00F17312">
            <w:pPr>
              <w:pStyle w:val="TAL"/>
            </w:pPr>
          </w:p>
          <w:p w14:paraId="0B33D405" w14:textId="5B2E9A3E" w:rsidR="002B67FC" w:rsidRDefault="002B67FC" w:rsidP="00F17312">
            <w:pPr>
              <w:pStyle w:val="TAL"/>
            </w:pPr>
            <w:r>
              <w:rPr>
                <w:rFonts w:cs="Arial"/>
                <w:szCs w:val="18"/>
                <w:lang w:eastAsia="en-GB"/>
              </w:rPr>
              <w:t>see NOTE 10.</w:t>
            </w:r>
          </w:p>
          <w:p w14:paraId="60B9802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75D49B" w14:textId="77777777" w:rsidR="00F17312" w:rsidRDefault="00F17312" w:rsidP="00F17312">
            <w:pPr>
              <w:pStyle w:val="TAL"/>
            </w:pPr>
            <w:r>
              <w:t>type: ENUM</w:t>
            </w:r>
          </w:p>
          <w:p w14:paraId="0E6A22A4" w14:textId="77777777" w:rsidR="00F17312" w:rsidRDefault="00F17312" w:rsidP="00F17312">
            <w:pPr>
              <w:pStyle w:val="TAL"/>
            </w:pPr>
            <w:r>
              <w:t xml:space="preserve">multiplicity: </w:t>
            </w:r>
            <w:r>
              <w:rPr>
                <w:lang w:eastAsia="zh-CN"/>
              </w:rPr>
              <w:t>1</w:t>
            </w:r>
          </w:p>
          <w:p w14:paraId="18BFA960" w14:textId="77777777" w:rsidR="00F17312" w:rsidRDefault="00F17312" w:rsidP="00F17312">
            <w:pPr>
              <w:pStyle w:val="TAL"/>
            </w:pPr>
            <w:proofErr w:type="spellStart"/>
            <w:r>
              <w:t>isOrdered</w:t>
            </w:r>
            <w:proofErr w:type="spellEnd"/>
            <w:r>
              <w:t>: N/A</w:t>
            </w:r>
          </w:p>
          <w:p w14:paraId="0BD17968" w14:textId="77777777" w:rsidR="00F17312" w:rsidRDefault="00F17312" w:rsidP="00F17312">
            <w:pPr>
              <w:pStyle w:val="TAL"/>
            </w:pPr>
            <w:proofErr w:type="spellStart"/>
            <w:r>
              <w:t>isUnique</w:t>
            </w:r>
            <w:proofErr w:type="spellEnd"/>
            <w:r>
              <w:t>: N/A</w:t>
            </w:r>
          </w:p>
          <w:p w14:paraId="7E2B40BA" w14:textId="77777777" w:rsidR="00F17312" w:rsidRDefault="00F17312" w:rsidP="00F17312">
            <w:pPr>
              <w:pStyle w:val="TAL"/>
            </w:pPr>
            <w:proofErr w:type="spellStart"/>
            <w:r>
              <w:t>defaultValue</w:t>
            </w:r>
            <w:proofErr w:type="spellEnd"/>
            <w:r>
              <w:t>: DISABLE</w:t>
            </w:r>
          </w:p>
          <w:p w14:paraId="5C5F1761" w14:textId="77777777" w:rsidR="00F17312" w:rsidRDefault="00F17312" w:rsidP="00F17312">
            <w:pPr>
              <w:pStyle w:val="TAL"/>
            </w:pPr>
            <w:proofErr w:type="spellStart"/>
            <w:r>
              <w:t>isNullable</w:t>
            </w:r>
            <w:proofErr w:type="spellEnd"/>
            <w:r>
              <w:t>: False</w:t>
            </w:r>
          </w:p>
        </w:tc>
      </w:tr>
      <w:tr w:rsidR="00F17312" w14:paraId="596F083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83973" w14:textId="77777777" w:rsidR="00F17312" w:rsidRDefault="00F17312"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9F0DDA5" w14:textId="77777777" w:rsidR="00F17312" w:rsidRDefault="00F17312" w:rsidP="00F17312">
            <w:pPr>
              <w:pStyle w:val="TAL"/>
            </w:pPr>
            <w:r>
              <w:t>It is indication of whether near-far functionality is enabled for RIM RS2.</w:t>
            </w:r>
          </w:p>
          <w:p w14:paraId="5874004C" w14:textId="77777777" w:rsidR="00F17312" w:rsidRDefault="00F17312" w:rsidP="00F17312">
            <w:pPr>
              <w:pStyle w:val="TAL"/>
            </w:pPr>
          </w:p>
          <w:p w14:paraId="753C3906" w14:textId="77777777" w:rsidR="00F17312" w:rsidRDefault="00F17312" w:rsidP="00F17312">
            <w:pPr>
              <w:pStyle w:val="TAL"/>
            </w:pPr>
            <w:r>
              <w:t>If the indication is “</w:t>
            </w:r>
            <w:proofErr w:type="gramStart"/>
            <w:r>
              <w:t>enable</w:t>
            </w:r>
            <w:proofErr w:type="gramEnd"/>
            <w:r>
              <w:t xml:space="preserve">”, </w:t>
            </w:r>
          </w:p>
          <w:p w14:paraId="22649E15" w14:textId="77777777" w:rsidR="00F17312" w:rsidRDefault="00F17312" w:rsidP="00F17312">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9114BB2" w14:textId="77777777" w:rsidR="00F17312" w:rsidRDefault="00F17312" w:rsidP="00F17312">
            <w:pPr>
              <w:pStyle w:val="TAL"/>
              <w:ind w:left="284"/>
            </w:pPr>
            <w:r>
              <w:t>the second half of R2 consecutive uplink-downlink switching period is for "Far" indication with R2/2 repetitions.</w:t>
            </w:r>
          </w:p>
          <w:p w14:paraId="7791AAC0" w14:textId="77777777" w:rsidR="00F17312" w:rsidRDefault="00F17312" w:rsidP="00F17312">
            <w:pPr>
              <w:pStyle w:val="TAL"/>
              <w:ind w:left="284"/>
            </w:pPr>
          </w:p>
          <w:p w14:paraId="2A5085B5" w14:textId="77777777" w:rsidR="00F17312" w:rsidRDefault="00F17312" w:rsidP="00F17312">
            <w:pPr>
              <w:pStyle w:val="TAL"/>
            </w:pPr>
          </w:p>
          <w:p w14:paraId="6E263144" w14:textId="77777777" w:rsidR="00F17312" w:rsidRDefault="00F17312" w:rsidP="00F17312">
            <w:pPr>
              <w:pStyle w:val="TAL"/>
            </w:pPr>
            <w:proofErr w:type="spellStart"/>
            <w:r>
              <w:t>allowedValues</w:t>
            </w:r>
            <w:proofErr w:type="spellEnd"/>
            <w:r>
              <w:t>: "ENABLE"</w:t>
            </w:r>
            <w:r>
              <w:rPr>
                <w:rFonts w:cs="Arial"/>
                <w:szCs w:val="18"/>
                <w:lang w:eastAsia="en-GB"/>
              </w:rPr>
              <w:t>,</w:t>
            </w:r>
            <w:r>
              <w:t xml:space="preserve"> "DISABLE" </w:t>
            </w:r>
          </w:p>
          <w:p w14:paraId="4A3CE69A" w14:textId="3E10BEFC" w:rsidR="00F17312" w:rsidRDefault="00F17312" w:rsidP="00F17312">
            <w:pPr>
              <w:pStyle w:val="TAL"/>
            </w:pPr>
          </w:p>
          <w:p w14:paraId="237BAD6E" w14:textId="5AB90D4E" w:rsidR="002B67FC" w:rsidRDefault="002B67FC" w:rsidP="00F17312">
            <w:pPr>
              <w:pStyle w:val="TAL"/>
            </w:pPr>
            <w:r>
              <w:rPr>
                <w:rFonts w:cs="Arial"/>
                <w:szCs w:val="18"/>
                <w:lang w:eastAsia="en-GB"/>
              </w:rPr>
              <w:t>see NOTE 10.</w:t>
            </w:r>
          </w:p>
          <w:p w14:paraId="1D67872D"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B98C09" w14:textId="77777777" w:rsidR="00F17312" w:rsidRDefault="00F17312" w:rsidP="00F17312">
            <w:pPr>
              <w:pStyle w:val="TAL"/>
            </w:pPr>
            <w:r>
              <w:t>type: ENUM</w:t>
            </w:r>
          </w:p>
          <w:p w14:paraId="143E0213" w14:textId="77777777" w:rsidR="00F17312" w:rsidRDefault="00F17312" w:rsidP="00F17312">
            <w:pPr>
              <w:pStyle w:val="TAL"/>
            </w:pPr>
            <w:r>
              <w:t xml:space="preserve">multiplicity: </w:t>
            </w:r>
            <w:r>
              <w:rPr>
                <w:lang w:eastAsia="zh-CN"/>
              </w:rPr>
              <w:t>1</w:t>
            </w:r>
          </w:p>
          <w:p w14:paraId="29E24D59" w14:textId="77777777" w:rsidR="00F17312" w:rsidRDefault="00F17312" w:rsidP="00F17312">
            <w:pPr>
              <w:pStyle w:val="TAL"/>
            </w:pPr>
            <w:proofErr w:type="spellStart"/>
            <w:r>
              <w:t>isOrdered</w:t>
            </w:r>
            <w:proofErr w:type="spellEnd"/>
            <w:r>
              <w:t>: N/A</w:t>
            </w:r>
          </w:p>
          <w:p w14:paraId="69BE1CE1" w14:textId="77777777" w:rsidR="00F17312" w:rsidRDefault="00F17312" w:rsidP="00F17312">
            <w:pPr>
              <w:pStyle w:val="TAL"/>
            </w:pPr>
            <w:proofErr w:type="spellStart"/>
            <w:r>
              <w:t>isUnique</w:t>
            </w:r>
            <w:proofErr w:type="spellEnd"/>
            <w:r>
              <w:t>: N/A</w:t>
            </w:r>
          </w:p>
          <w:p w14:paraId="3D66E3DE" w14:textId="77777777" w:rsidR="00F17312" w:rsidRDefault="00F17312" w:rsidP="00F17312">
            <w:pPr>
              <w:pStyle w:val="TAL"/>
            </w:pPr>
            <w:proofErr w:type="spellStart"/>
            <w:r>
              <w:t>defaultValue</w:t>
            </w:r>
            <w:proofErr w:type="spellEnd"/>
            <w:r>
              <w:t>: DISABLE</w:t>
            </w:r>
          </w:p>
          <w:p w14:paraId="2F40865A" w14:textId="77777777" w:rsidR="00F17312" w:rsidRDefault="00F17312" w:rsidP="00F17312">
            <w:pPr>
              <w:pStyle w:val="TAL"/>
            </w:pPr>
            <w:proofErr w:type="spellStart"/>
            <w:r>
              <w:t>isNullable</w:t>
            </w:r>
            <w:proofErr w:type="spellEnd"/>
            <w:r>
              <w:t>: False</w:t>
            </w:r>
          </w:p>
        </w:tc>
      </w:tr>
      <w:tr w:rsidR="00F17312" w14:paraId="31252B0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AA71C"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2F098616" w14:textId="77777777" w:rsidR="00F17312" w:rsidRDefault="00F17312" w:rsidP="00F17312">
            <w:pPr>
              <w:pStyle w:val="TAL"/>
            </w:pPr>
            <w:r>
              <w:t xml:space="preserve">It is used to configure </w:t>
            </w:r>
            <w:proofErr w:type="spellStart"/>
            <w:r>
              <w:t>gNBs</w:t>
            </w:r>
            <w:proofErr w:type="spellEnd"/>
            <w:r>
              <w:t xml:space="preserve"> to report the all necessary information derived from the detected RIM-RS to OAM.</w:t>
            </w:r>
          </w:p>
          <w:p w14:paraId="1B69B437" w14:textId="77777777" w:rsidR="00F17312" w:rsidRDefault="00F17312" w:rsidP="00F17312">
            <w:pPr>
              <w:pStyle w:val="TAL"/>
            </w:pPr>
          </w:p>
          <w:p w14:paraId="41335AA0"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6A28924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7F9132" w14:textId="77777777" w:rsidR="00F17312" w:rsidRDefault="00F17312" w:rsidP="00F17312">
            <w:pPr>
              <w:pStyle w:val="TAL"/>
            </w:pPr>
            <w:r>
              <w:t xml:space="preserve">type: </w:t>
            </w:r>
            <w:proofErr w:type="spellStart"/>
            <w:r>
              <w:t>R</w:t>
            </w:r>
            <w:r>
              <w:rPr>
                <w:rFonts w:ascii="Courier New" w:hAnsi="Courier New" w:cs="Courier New"/>
                <w:szCs w:val="18"/>
              </w:rPr>
              <w:t>imRSReportConf</w:t>
            </w:r>
            <w:proofErr w:type="spellEnd"/>
          </w:p>
          <w:p w14:paraId="05F1ECE1" w14:textId="77777777" w:rsidR="00F17312" w:rsidRDefault="00F17312" w:rsidP="00F17312">
            <w:pPr>
              <w:pStyle w:val="TAL"/>
            </w:pPr>
            <w:r>
              <w:t xml:space="preserve">multiplicity: </w:t>
            </w:r>
            <w:r>
              <w:rPr>
                <w:lang w:eastAsia="zh-CN"/>
              </w:rPr>
              <w:t>1</w:t>
            </w:r>
          </w:p>
          <w:p w14:paraId="2D1932AE" w14:textId="77777777" w:rsidR="00F17312" w:rsidRDefault="00F17312" w:rsidP="00F17312">
            <w:pPr>
              <w:pStyle w:val="TAL"/>
            </w:pPr>
            <w:proofErr w:type="spellStart"/>
            <w:r>
              <w:t>isOrdered</w:t>
            </w:r>
            <w:proofErr w:type="spellEnd"/>
            <w:r>
              <w:t>: N/A</w:t>
            </w:r>
          </w:p>
          <w:p w14:paraId="3ABA06DE" w14:textId="77777777" w:rsidR="00F17312" w:rsidRDefault="00F17312" w:rsidP="00F17312">
            <w:pPr>
              <w:pStyle w:val="TAL"/>
            </w:pPr>
            <w:proofErr w:type="spellStart"/>
            <w:r>
              <w:t>isUnique</w:t>
            </w:r>
            <w:proofErr w:type="spellEnd"/>
            <w:r>
              <w:t>: N/A</w:t>
            </w:r>
          </w:p>
          <w:p w14:paraId="0DA63B55" w14:textId="77777777" w:rsidR="00F17312" w:rsidRDefault="00F17312" w:rsidP="00F17312">
            <w:pPr>
              <w:pStyle w:val="TAL"/>
            </w:pPr>
            <w:proofErr w:type="spellStart"/>
            <w:r>
              <w:t>defaultValue</w:t>
            </w:r>
            <w:proofErr w:type="spellEnd"/>
            <w:r>
              <w:t>: N/A</w:t>
            </w:r>
          </w:p>
          <w:p w14:paraId="3D3EE6B3" w14:textId="77777777" w:rsidR="00F17312" w:rsidRDefault="00F17312" w:rsidP="00F17312">
            <w:pPr>
              <w:pStyle w:val="TAL"/>
            </w:pPr>
            <w:proofErr w:type="spellStart"/>
            <w:r>
              <w:t>isNullable</w:t>
            </w:r>
            <w:proofErr w:type="spellEnd"/>
            <w:r>
              <w:t>: False</w:t>
            </w:r>
          </w:p>
        </w:tc>
      </w:tr>
      <w:tr w:rsidR="00F17312" w14:paraId="307C224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1A39B"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461E6440" w14:textId="77777777" w:rsidR="00F17312" w:rsidRDefault="00F17312" w:rsidP="00F17312">
            <w:pPr>
              <w:pStyle w:val="TAL"/>
            </w:pPr>
            <w:r>
              <w:t xml:space="preserve">It is used to enable or disable the RS report on a </w:t>
            </w:r>
            <w:proofErr w:type="spellStart"/>
            <w:r>
              <w:t>gNB</w:t>
            </w:r>
            <w:proofErr w:type="spellEnd"/>
            <w:r>
              <w:t>.</w:t>
            </w:r>
          </w:p>
          <w:p w14:paraId="16F8B74E" w14:textId="77777777" w:rsidR="00F17312" w:rsidRDefault="00F17312" w:rsidP="00F17312">
            <w:pPr>
              <w:keepNext/>
              <w:rPr>
                <w:szCs w:val="18"/>
                <w:lang w:eastAsia="zh-CN"/>
              </w:rPr>
            </w:pPr>
            <w:r>
              <w:rPr>
                <w:lang w:eastAsia="zh-CN"/>
              </w:rPr>
              <w:t>If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5E9CECD2" w14:textId="77777777" w:rsidR="00F17312" w:rsidRDefault="00F17312" w:rsidP="00F17312">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45362B0D" w14:textId="77777777" w:rsidR="00F17312" w:rsidRDefault="00F17312" w:rsidP="00F17312">
            <w:pPr>
              <w:pStyle w:val="TAL"/>
            </w:pPr>
          </w:p>
          <w:p w14:paraId="4A1E67BD" w14:textId="77777777" w:rsidR="00F17312" w:rsidRDefault="00F17312" w:rsidP="00F17312">
            <w:pPr>
              <w:pStyle w:val="TAL"/>
            </w:pPr>
            <w:proofErr w:type="spellStart"/>
            <w:r>
              <w:t>allowedValues</w:t>
            </w:r>
            <w:proofErr w:type="spellEnd"/>
            <w:r>
              <w:t xml:space="preserve">: ENABLE, DISABLE </w:t>
            </w:r>
          </w:p>
          <w:p w14:paraId="0B7EAB95"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893884" w14:textId="77777777" w:rsidR="00F17312" w:rsidRDefault="00F17312" w:rsidP="00F17312">
            <w:pPr>
              <w:pStyle w:val="TAL"/>
            </w:pPr>
            <w:r>
              <w:t>type: ENUM</w:t>
            </w:r>
          </w:p>
          <w:p w14:paraId="4C49DB12" w14:textId="77777777" w:rsidR="00F17312" w:rsidRDefault="00F17312" w:rsidP="00F17312">
            <w:pPr>
              <w:pStyle w:val="TAL"/>
            </w:pPr>
            <w:r>
              <w:t xml:space="preserve">multiplicity: </w:t>
            </w:r>
            <w:r>
              <w:rPr>
                <w:lang w:eastAsia="zh-CN"/>
              </w:rPr>
              <w:t>1</w:t>
            </w:r>
          </w:p>
          <w:p w14:paraId="48662771" w14:textId="77777777" w:rsidR="00F17312" w:rsidRDefault="00F17312" w:rsidP="00F17312">
            <w:pPr>
              <w:pStyle w:val="TAL"/>
            </w:pPr>
            <w:proofErr w:type="spellStart"/>
            <w:r>
              <w:t>isOrdered</w:t>
            </w:r>
            <w:proofErr w:type="spellEnd"/>
            <w:r>
              <w:t>: N/A</w:t>
            </w:r>
          </w:p>
          <w:p w14:paraId="1203F517" w14:textId="77777777" w:rsidR="00F17312" w:rsidRDefault="00F17312" w:rsidP="00F17312">
            <w:pPr>
              <w:pStyle w:val="TAL"/>
            </w:pPr>
            <w:proofErr w:type="spellStart"/>
            <w:r>
              <w:t>isUnique</w:t>
            </w:r>
            <w:proofErr w:type="spellEnd"/>
            <w:r>
              <w:t>: N/A</w:t>
            </w:r>
          </w:p>
          <w:p w14:paraId="3CDE416E" w14:textId="77777777" w:rsidR="00F17312" w:rsidRDefault="00F17312" w:rsidP="00F17312">
            <w:pPr>
              <w:pStyle w:val="TAL"/>
            </w:pPr>
            <w:proofErr w:type="spellStart"/>
            <w:r>
              <w:t>defaultValue</w:t>
            </w:r>
            <w:proofErr w:type="spellEnd"/>
            <w:r>
              <w:t xml:space="preserve">: DISABLE </w:t>
            </w:r>
          </w:p>
          <w:p w14:paraId="3580FD24" w14:textId="77777777" w:rsidR="00F17312" w:rsidRDefault="00F17312" w:rsidP="00F17312">
            <w:pPr>
              <w:pStyle w:val="TAL"/>
            </w:pPr>
            <w:proofErr w:type="spellStart"/>
            <w:r>
              <w:t>isNullable</w:t>
            </w:r>
            <w:proofErr w:type="spellEnd"/>
            <w:r>
              <w:t>: False</w:t>
            </w:r>
          </w:p>
        </w:tc>
      </w:tr>
      <w:tr w:rsidR="00F17312" w14:paraId="1119BF9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C9DBF"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17C5D97" w14:textId="77777777" w:rsidR="00F17312" w:rsidRDefault="00F17312" w:rsidP="00F17312">
            <w:pPr>
              <w:pStyle w:val="TAL"/>
            </w:pPr>
            <w:r>
              <w:t xml:space="preserve">It is used to define reporting interval of a </w:t>
            </w:r>
            <w:proofErr w:type="spellStart"/>
            <w:r>
              <w:t>gNB</w:t>
            </w:r>
            <w:proofErr w:type="spellEnd"/>
            <w:r>
              <w:t xml:space="preserve"> in ms.</w:t>
            </w:r>
          </w:p>
          <w:p w14:paraId="3B1F1BFC" w14:textId="77777777" w:rsidR="00F17312" w:rsidRDefault="00F17312" w:rsidP="00F17312">
            <w:pPr>
              <w:pStyle w:val="TAL"/>
            </w:pPr>
          </w:p>
          <w:p w14:paraId="338159E1" w14:textId="77777777" w:rsidR="00F17312" w:rsidRDefault="00F17312" w:rsidP="00F17312">
            <w:pPr>
              <w:pStyle w:val="TAL"/>
            </w:pPr>
          </w:p>
          <w:p w14:paraId="0461E396"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3A64929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594F73" w14:textId="77777777" w:rsidR="00F17312" w:rsidRDefault="00F17312" w:rsidP="00F17312">
            <w:pPr>
              <w:pStyle w:val="TAL"/>
            </w:pPr>
            <w:r>
              <w:t>type: Integer</w:t>
            </w:r>
          </w:p>
          <w:p w14:paraId="6049D461" w14:textId="77777777" w:rsidR="00F17312" w:rsidRDefault="00F17312" w:rsidP="00F17312">
            <w:pPr>
              <w:pStyle w:val="TAL"/>
            </w:pPr>
            <w:r>
              <w:t>multiplicity: 1</w:t>
            </w:r>
          </w:p>
          <w:p w14:paraId="0B6572C5" w14:textId="77777777" w:rsidR="00F17312" w:rsidRDefault="00F17312" w:rsidP="00F17312">
            <w:pPr>
              <w:pStyle w:val="TAL"/>
            </w:pPr>
            <w:proofErr w:type="spellStart"/>
            <w:r>
              <w:t>isOrdered</w:t>
            </w:r>
            <w:proofErr w:type="spellEnd"/>
            <w:r>
              <w:t>: N/A</w:t>
            </w:r>
          </w:p>
          <w:p w14:paraId="4DF0A7C3" w14:textId="77777777" w:rsidR="00F17312" w:rsidRDefault="00F17312" w:rsidP="00F17312">
            <w:pPr>
              <w:pStyle w:val="TAL"/>
            </w:pPr>
            <w:proofErr w:type="spellStart"/>
            <w:r>
              <w:t>isUnique</w:t>
            </w:r>
            <w:proofErr w:type="spellEnd"/>
            <w:r>
              <w:t>: N/A</w:t>
            </w:r>
          </w:p>
          <w:p w14:paraId="2460C686" w14:textId="77777777" w:rsidR="00F17312" w:rsidRDefault="00F17312" w:rsidP="00F17312">
            <w:pPr>
              <w:pStyle w:val="TAL"/>
            </w:pPr>
            <w:proofErr w:type="spellStart"/>
            <w:r>
              <w:t>defaultValue</w:t>
            </w:r>
            <w:proofErr w:type="spellEnd"/>
            <w:r>
              <w:t>: None</w:t>
            </w:r>
          </w:p>
          <w:p w14:paraId="2FACBEA0" w14:textId="77777777" w:rsidR="00F17312" w:rsidRDefault="00F17312" w:rsidP="00F17312">
            <w:pPr>
              <w:pStyle w:val="TAL"/>
            </w:pPr>
            <w:proofErr w:type="spellStart"/>
            <w:r>
              <w:t>isNullable</w:t>
            </w:r>
            <w:proofErr w:type="spellEnd"/>
            <w:r>
              <w:t>: False</w:t>
            </w:r>
          </w:p>
        </w:tc>
      </w:tr>
      <w:tr w:rsidR="00F17312" w14:paraId="20CC818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7D7ED"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2A83714C" w14:textId="77777777" w:rsidR="00F17312" w:rsidRDefault="00F17312" w:rsidP="00F17312">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0F9E2E0E" w14:textId="77777777" w:rsidR="00F17312" w:rsidRDefault="00F17312" w:rsidP="00F17312">
            <w:pPr>
              <w:pStyle w:val="TAL"/>
            </w:pPr>
          </w:p>
          <w:p w14:paraId="42598077"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7EA2239A"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CCB00" w14:textId="77777777" w:rsidR="00F17312" w:rsidRDefault="00F17312" w:rsidP="00F17312">
            <w:pPr>
              <w:pStyle w:val="TAL"/>
            </w:pPr>
            <w:r>
              <w:t>type: Integer</w:t>
            </w:r>
          </w:p>
          <w:p w14:paraId="104482D0" w14:textId="77777777" w:rsidR="00F17312" w:rsidRDefault="00F17312" w:rsidP="00F17312">
            <w:pPr>
              <w:pStyle w:val="TAL"/>
            </w:pPr>
            <w:r>
              <w:t>multiplicity: 1</w:t>
            </w:r>
          </w:p>
          <w:p w14:paraId="2F5B27CD" w14:textId="77777777" w:rsidR="00F17312" w:rsidRDefault="00F17312" w:rsidP="00F17312">
            <w:pPr>
              <w:pStyle w:val="TAL"/>
            </w:pPr>
            <w:proofErr w:type="spellStart"/>
            <w:r>
              <w:t>isOrdered</w:t>
            </w:r>
            <w:proofErr w:type="spellEnd"/>
            <w:r>
              <w:t>: N/A</w:t>
            </w:r>
          </w:p>
          <w:p w14:paraId="5712ACD4" w14:textId="77777777" w:rsidR="00F17312" w:rsidRDefault="00F17312" w:rsidP="00F17312">
            <w:pPr>
              <w:pStyle w:val="TAL"/>
            </w:pPr>
            <w:proofErr w:type="spellStart"/>
            <w:r>
              <w:t>isUnique</w:t>
            </w:r>
            <w:proofErr w:type="spellEnd"/>
            <w:r>
              <w:t>: N/A</w:t>
            </w:r>
          </w:p>
          <w:p w14:paraId="027D1431" w14:textId="77777777" w:rsidR="00F17312" w:rsidRDefault="00F17312" w:rsidP="00F17312">
            <w:pPr>
              <w:pStyle w:val="TAL"/>
            </w:pPr>
            <w:proofErr w:type="spellStart"/>
            <w:r>
              <w:t>defaultValue</w:t>
            </w:r>
            <w:proofErr w:type="spellEnd"/>
            <w:r>
              <w:t>: None</w:t>
            </w:r>
          </w:p>
          <w:p w14:paraId="137C40BE" w14:textId="77777777" w:rsidR="00F17312" w:rsidRDefault="00F17312" w:rsidP="00F17312">
            <w:pPr>
              <w:pStyle w:val="TAL"/>
            </w:pPr>
            <w:proofErr w:type="spellStart"/>
            <w:r>
              <w:t>isNullable</w:t>
            </w:r>
            <w:proofErr w:type="spellEnd"/>
            <w:r>
              <w:t>: False</w:t>
            </w:r>
          </w:p>
        </w:tc>
      </w:tr>
      <w:tr w:rsidR="00F17312" w14:paraId="4019DD8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30ED5"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4ACF0F3" w14:textId="77777777" w:rsidR="00F17312" w:rsidRDefault="00F17312" w:rsidP="00F17312">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79A45F82" w14:textId="77777777" w:rsidR="00F17312" w:rsidRDefault="00F17312" w:rsidP="00F17312">
            <w:pPr>
              <w:pStyle w:val="TAL"/>
            </w:pPr>
          </w:p>
          <w:p w14:paraId="31F0F823"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046C1E9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DDA84C" w14:textId="77777777" w:rsidR="00F17312" w:rsidRDefault="00F17312" w:rsidP="00F17312">
            <w:pPr>
              <w:pStyle w:val="TAL"/>
            </w:pPr>
            <w:r>
              <w:t>type: Integer</w:t>
            </w:r>
          </w:p>
          <w:p w14:paraId="4C8E3C9B" w14:textId="77777777" w:rsidR="00F17312" w:rsidRDefault="00F17312" w:rsidP="00F17312">
            <w:pPr>
              <w:pStyle w:val="TAL"/>
            </w:pPr>
            <w:r>
              <w:t>multiplicity: 1</w:t>
            </w:r>
          </w:p>
          <w:p w14:paraId="07B7EDB7" w14:textId="77777777" w:rsidR="00F17312" w:rsidRDefault="00F17312" w:rsidP="00F17312">
            <w:pPr>
              <w:pStyle w:val="TAL"/>
            </w:pPr>
            <w:proofErr w:type="spellStart"/>
            <w:r>
              <w:t>isOrdered</w:t>
            </w:r>
            <w:proofErr w:type="spellEnd"/>
            <w:r>
              <w:t>: N/A</w:t>
            </w:r>
          </w:p>
          <w:p w14:paraId="36272C12" w14:textId="77777777" w:rsidR="00F17312" w:rsidRDefault="00F17312" w:rsidP="00F17312">
            <w:pPr>
              <w:pStyle w:val="TAL"/>
            </w:pPr>
            <w:proofErr w:type="spellStart"/>
            <w:r>
              <w:t>isUnique</w:t>
            </w:r>
            <w:proofErr w:type="spellEnd"/>
            <w:r>
              <w:t>: N/A</w:t>
            </w:r>
          </w:p>
          <w:p w14:paraId="17D276EC" w14:textId="77777777" w:rsidR="00F17312" w:rsidRDefault="00F17312" w:rsidP="00F17312">
            <w:pPr>
              <w:pStyle w:val="TAL"/>
            </w:pPr>
            <w:proofErr w:type="spellStart"/>
            <w:r>
              <w:t>defaultValue</w:t>
            </w:r>
            <w:proofErr w:type="spellEnd"/>
            <w:r>
              <w:t>: None</w:t>
            </w:r>
          </w:p>
          <w:p w14:paraId="0029010C" w14:textId="77777777" w:rsidR="00F17312" w:rsidRDefault="00F17312" w:rsidP="00F17312">
            <w:pPr>
              <w:pStyle w:val="TAL"/>
            </w:pPr>
            <w:proofErr w:type="spellStart"/>
            <w:r>
              <w:t>isNullable</w:t>
            </w:r>
            <w:proofErr w:type="spellEnd"/>
            <w:r>
              <w:t>: False</w:t>
            </w:r>
          </w:p>
        </w:tc>
      </w:tr>
      <w:tr w:rsidR="00F17312" w14:paraId="52EEF15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3AE41"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50B64D" w14:textId="77777777" w:rsidR="00F17312" w:rsidRDefault="00F17312" w:rsidP="00F17312">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776E74C5" w14:textId="77777777" w:rsidR="00F17312" w:rsidRDefault="00F17312" w:rsidP="00F17312">
            <w:pPr>
              <w:pStyle w:val="TAL"/>
              <w:rPr>
                <w:szCs w:val="18"/>
                <w:lang w:eastAsia="zh-CN"/>
              </w:rPr>
            </w:pPr>
          </w:p>
          <w:p w14:paraId="6382B0BC"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xml:space="preserve">: </w:t>
            </w:r>
          </w:p>
          <w:p w14:paraId="27C31036" w14:textId="77777777" w:rsidR="00F17312" w:rsidRDefault="00F17312" w:rsidP="00F17312">
            <w:pPr>
              <w:pStyle w:val="TAL"/>
              <w:rPr>
                <w:szCs w:val="18"/>
                <w:lang w:eastAsia="zh-CN"/>
              </w:rPr>
            </w:pPr>
            <w:r>
              <w:rPr>
                <w:szCs w:val="18"/>
                <w:lang w:eastAsia="zh-CN"/>
              </w:rPr>
              <w:t>Not applicable</w:t>
            </w:r>
          </w:p>
          <w:p w14:paraId="0151C16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74974E" w14:textId="77777777" w:rsidR="00F17312" w:rsidRDefault="00F17312" w:rsidP="00F17312">
            <w:pPr>
              <w:pStyle w:val="TAL"/>
            </w:pPr>
            <w:r>
              <w:t xml:space="preserve">type: </w:t>
            </w:r>
            <w:proofErr w:type="spellStart"/>
            <w:r>
              <w:t>RimRSReportInfo</w:t>
            </w:r>
            <w:proofErr w:type="spellEnd"/>
          </w:p>
          <w:p w14:paraId="6BDD68D8" w14:textId="77777777" w:rsidR="00F17312" w:rsidRDefault="00F17312" w:rsidP="00F17312">
            <w:pPr>
              <w:pStyle w:val="TAL"/>
            </w:pPr>
            <w:r>
              <w:t>multiplicity: *</w:t>
            </w:r>
          </w:p>
          <w:p w14:paraId="280C2626" w14:textId="77777777" w:rsidR="00F17312" w:rsidRDefault="00F17312" w:rsidP="00F17312">
            <w:pPr>
              <w:pStyle w:val="TAL"/>
            </w:pPr>
            <w:proofErr w:type="spellStart"/>
            <w:r>
              <w:t>isOrdered</w:t>
            </w:r>
            <w:proofErr w:type="spellEnd"/>
            <w:r>
              <w:t>: N/A</w:t>
            </w:r>
          </w:p>
          <w:p w14:paraId="7520470F" w14:textId="77777777" w:rsidR="00F17312" w:rsidRDefault="00F17312" w:rsidP="00F17312">
            <w:pPr>
              <w:pStyle w:val="TAL"/>
            </w:pPr>
            <w:proofErr w:type="spellStart"/>
            <w:r>
              <w:t>isUnique</w:t>
            </w:r>
            <w:proofErr w:type="spellEnd"/>
            <w:r>
              <w:t>: N/A</w:t>
            </w:r>
          </w:p>
          <w:p w14:paraId="725300AF" w14:textId="77777777" w:rsidR="00F17312" w:rsidRDefault="00F17312" w:rsidP="00F17312">
            <w:pPr>
              <w:pStyle w:val="TAL"/>
            </w:pPr>
            <w:proofErr w:type="spellStart"/>
            <w:r>
              <w:t>defaultValue</w:t>
            </w:r>
            <w:proofErr w:type="spellEnd"/>
            <w:r>
              <w:t>: N/A</w:t>
            </w:r>
          </w:p>
          <w:p w14:paraId="754E2BB0" w14:textId="77777777" w:rsidR="00F17312" w:rsidRDefault="00F17312" w:rsidP="00F17312">
            <w:pPr>
              <w:pStyle w:val="TAL"/>
            </w:pPr>
            <w:proofErr w:type="spellStart"/>
            <w:r>
              <w:t>isNullable</w:t>
            </w:r>
            <w:proofErr w:type="spellEnd"/>
            <w:r>
              <w:t>: False</w:t>
            </w:r>
          </w:p>
        </w:tc>
      </w:tr>
      <w:tr w:rsidR="00F17312" w14:paraId="7F4008D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DF19F"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31B3821" w14:textId="77777777" w:rsidR="00F17312" w:rsidRDefault="00F17312" w:rsidP="00F17312">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36451BE3" w14:textId="77777777" w:rsidR="00F17312" w:rsidRDefault="00F17312" w:rsidP="00F17312">
            <w:pPr>
              <w:keepNext/>
              <w:keepLines/>
              <w:spacing w:after="0"/>
              <w:rPr>
                <w:rFonts w:ascii="Arial" w:hAnsi="Arial" w:cs="Arial"/>
                <w:sz w:val="18"/>
                <w:szCs w:val="18"/>
                <w:lang w:eastAsia="en-GB"/>
              </w:rPr>
            </w:pPr>
          </w:p>
          <w:p w14:paraId="144B9B66" w14:textId="77777777" w:rsidR="00F17312" w:rsidRDefault="00F17312" w:rsidP="00F1731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39559EB"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A75940" w14:textId="77777777" w:rsidR="00F17312" w:rsidRDefault="00F17312" w:rsidP="00F17312">
            <w:pPr>
              <w:pStyle w:val="TAL"/>
            </w:pPr>
            <w:r>
              <w:t>type: Integer</w:t>
            </w:r>
          </w:p>
          <w:p w14:paraId="4617ADAA" w14:textId="77777777" w:rsidR="00F17312" w:rsidRDefault="00F17312" w:rsidP="00F17312">
            <w:pPr>
              <w:pStyle w:val="TAL"/>
            </w:pPr>
            <w:r>
              <w:t xml:space="preserve">multiplicity: </w:t>
            </w:r>
            <w:r>
              <w:rPr>
                <w:lang w:eastAsia="zh-CN"/>
              </w:rPr>
              <w:t>1</w:t>
            </w:r>
          </w:p>
          <w:p w14:paraId="156E1C31" w14:textId="77777777" w:rsidR="00F17312" w:rsidRDefault="00F17312" w:rsidP="00F17312">
            <w:pPr>
              <w:pStyle w:val="TAL"/>
            </w:pPr>
            <w:proofErr w:type="spellStart"/>
            <w:r>
              <w:t>isOrdered</w:t>
            </w:r>
            <w:proofErr w:type="spellEnd"/>
            <w:r>
              <w:t>: N/A</w:t>
            </w:r>
          </w:p>
          <w:p w14:paraId="3C3C3794" w14:textId="77777777" w:rsidR="00F17312" w:rsidRDefault="00F17312" w:rsidP="00F17312">
            <w:pPr>
              <w:pStyle w:val="TAL"/>
            </w:pPr>
            <w:proofErr w:type="spellStart"/>
            <w:r>
              <w:t>isUnique</w:t>
            </w:r>
            <w:proofErr w:type="spellEnd"/>
            <w:r>
              <w:t>: N/A</w:t>
            </w:r>
          </w:p>
          <w:p w14:paraId="6D2CEFF2" w14:textId="77777777" w:rsidR="00F17312" w:rsidRDefault="00F17312" w:rsidP="00F17312">
            <w:pPr>
              <w:pStyle w:val="TAL"/>
            </w:pPr>
            <w:proofErr w:type="spellStart"/>
            <w:r>
              <w:t>defaultValue</w:t>
            </w:r>
            <w:proofErr w:type="spellEnd"/>
            <w:r>
              <w:t>: None</w:t>
            </w:r>
          </w:p>
          <w:p w14:paraId="6FFE062E" w14:textId="77777777" w:rsidR="00F17312" w:rsidRDefault="00F17312" w:rsidP="00F17312">
            <w:pPr>
              <w:pStyle w:val="TAL"/>
            </w:pPr>
            <w:proofErr w:type="spellStart"/>
            <w:r>
              <w:t>isNullable</w:t>
            </w:r>
            <w:proofErr w:type="spellEnd"/>
            <w:r>
              <w:t>: False</w:t>
            </w:r>
          </w:p>
        </w:tc>
      </w:tr>
      <w:tr w:rsidR="00F17312" w14:paraId="0DF1244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13E15"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2D79B34" w14:textId="77777777" w:rsidR="00F17312" w:rsidRDefault="00F17312" w:rsidP="00F17312">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2469B8C3" w14:textId="77777777" w:rsidR="00F17312" w:rsidRDefault="00F17312" w:rsidP="00F17312">
            <w:pPr>
              <w:keepNext/>
              <w:keepLines/>
              <w:spacing w:after="0"/>
              <w:rPr>
                <w:rFonts w:ascii="Arial" w:hAnsi="Arial" w:cs="Arial"/>
                <w:sz w:val="18"/>
                <w:szCs w:val="18"/>
                <w:lang w:eastAsia="en-GB"/>
              </w:rPr>
            </w:pPr>
          </w:p>
          <w:p w14:paraId="06E1E464" w14:textId="77777777" w:rsidR="00F17312" w:rsidRDefault="00F17312" w:rsidP="00F17312">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230388C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1FEF9" w14:textId="77777777" w:rsidR="00F17312" w:rsidRDefault="00F17312" w:rsidP="00F17312">
            <w:pPr>
              <w:pStyle w:val="TAL"/>
            </w:pPr>
            <w:r>
              <w:t>type: Integer</w:t>
            </w:r>
          </w:p>
          <w:p w14:paraId="36BF6C67" w14:textId="77777777" w:rsidR="00F17312" w:rsidRDefault="00F17312" w:rsidP="00F17312">
            <w:pPr>
              <w:pStyle w:val="TAL"/>
            </w:pPr>
            <w:r>
              <w:t xml:space="preserve">multiplicity: </w:t>
            </w:r>
            <w:r>
              <w:rPr>
                <w:lang w:eastAsia="zh-CN"/>
              </w:rPr>
              <w:t>1</w:t>
            </w:r>
          </w:p>
          <w:p w14:paraId="68AE6C01" w14:textId="77777777" w:rsidR="00F17312" w:rsidRDefault="00F17312" w:rsidP="00F17312">
            <w:pPr>
              <w:pStyle w:val="TAL"/>
            </w:pPr>
            <w:proofErr w:type="spellStart"/>
            <w:r>
              <w:t>isOrdered</w:t>
            </w:r>
            <w:proofErr w:type="spellEnd"/>
            <w:r>
              <w:t>: N/A</w:t>
            </w:r>
          </w:p>
          <w:p w14:paraId="0672523C" w14:textId="77777777" w:rsidR="00F17312" w:rsidRDefault="00F17312" w:rsidP="00F17312">
            <w:pPr>
              <w:pStyle w:val="TAL"/>
            </w:pPr>
            <w:proofErr w:type="spellStart"/>
            <w:r>
              <w:t>isUnique</w:t>
            </w:r>
            <w:proofErr w:type="spellEnd"/>
            <w:r>
              <w:t>: N/A</w:t>
            </w:r>
          </w:p>
          <w:p w14:paraId="6AC9828A" w14:textId="77777777" w:rsidR="00F17312" w:rsidRDefault="00F17312" w:rsidP="00F17312">
            <w:pPr>
              <w:pStyle w:val="TAL"/>
            </w:pPr>
            <w:proofErr w:type="spellStart"/>
            <w:r>
              <w:t>defaultValue</w:t>
            </w:r>
            <w:proofErr w:type="spellEnd"/>
            <w:r>
              <w:t>: None</w:t>
            </w:r>
          </w:p>
          <w:p w14:paraId="4FA1D18E" w14:textId="77777777" w:rsidR="00F17312" w:rsidRDefault="00F17312" w:rsidP="00F17312">
            <w:pPr>
              <w:pStyle w:val="TAL"/>
            </w:pPr>
            <w:proofErr w:type="spellStart"/>
            <w:r>
              <w:t>isNullable</w:t>
            </w:r>
            <w:proofErr w:type="spellEnd"/>
            <w:r>
              <w:t>: False</w:t>
            </w:r>
          </w:p>
        </w:tc>
      </w:tr>
      <w:tr w:rsidR="00F17312" w14:paraId="4ADACBB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A9781"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C632187" w14:textId="77777777" w:rsidR="00F17312" w:rsidRDefault="00F17312" w:rsidP="00F17312">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320A2703" w14:textId="77777777" w:rsidR="00F17312" w:rsidRDefault="00F17312" w:rsidP="00F17312">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4A877861" w14:textId="77777777" w:rsidR="00F17312" w:rsidRDefault="00F17312" w:rsidP="00F17312">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4A21F65B" w14:textId="3DCC2C4A" w:rsidR="00F17312" w:rsidRDefault="00F17312" w:rsidP="00F17312">
            <w:pPr>
              <w:pStyle w:val="TAL"/>
              <w:rPr>
                <w:szCs w:val="18"/>
                <w:lang w:eastAsia="zh-CN"/>
              </w:rPr>
            </w:pPr>
          </w:p>
          <w:p w14:paraId="09BA28D2" w14:textId="77777777" w:rsidR="002B67FC" w:rsidRDefault="002B67FC" w:rsidP="002B67FC">
            <w:pPr>
              <w:pStyle w:val="TAN"/>
              <w:rPr>
                <w:lang w:eastAsia="en-GB"/>
              </w:rPr>
            </w:pPr>
            <w:r>
              <w:rPr>
                <w:lang w:eastAsia="en-GB"/>
              </w:rPr>
              <w:t>RS1forEnoughMitigation means RIM-RS type 1 is used to indicate 'enough mitigation' functionality.</w:t>
            </w:r>
          </w:p>
          <w:p w14:paraId="5CCBD724" w14:textId="45BCB676" w:rsidR="002B67FC" w:rsidRDefault="002B67FC" w:rsidP="002B67FC">
            <w:pPr>
              <w:pStyle w:val="TAL"/>
              <w:rPr>
                <w:szCs w:val="18"/>
                <w:lang w:eastAsia="zh-CN"/>
              </w:rPr>
            </w:pPr>
            <w:r>
              <w:rPr>
                <w:lang w:eastAsia="en-GB"/>
              </w:rPr>
              <w:t>RS1forNotEnoughMitigation means RIM-RS type 1 is used to indicate 'Not enough mitigation' functionality.</w:t>
            </w:r>
          </w:p>
          <w:p w14:paraId="6B85DE9D" w14:textId="77777777" w:rsidR="002B67FC" w:rsidRDefault="002B67FC" w:rsidP="00F17312">
            <w:pPr>
              <w:pStyle w:val="TAL"/>
              <w:rPr>
                <w:szCs w:val="18"/>
                <w:lang w:eastAsia="zh-CN"/>
              </w:rPr>
            </w:pPr>
          </w:p>
          <w:p w14:paraId="13F4E817" w14:textId="77777777" w:rsidR="00F17312" w:rsidRDefault="00F17312" w:rsidP="00F17312">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35786477" w14:textId="77777777" w:rsidR="00F17312" w:rsidRDefault="00F17312" w:rsidP="00F17312">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6B30637" w14:textId="77777777" w:rsidR="00F17312" w:rsidRDefault="00F17312" w:rsidP="00F17312">
            <w:pPr>
              <w:pStyle w:val="TAL"/>
            </w:pPr>
            <w:r>
              <w:t>type: Enum</w:t>
            </w:r>
          </w:p>
          <w:p w14:paraId="7D0255C7" w14:textId="77777777" w:rsidR="00F17312" w:rsidRDefault="00F17312" w:rsidP="00F17312">
            <w:pPr>
              <w:pStyle w:val="TAL"/>
            </w:pPr>
            <w:r>
              <w:t>multiplicity: 1</w:t>
            </w:r>
          </w:p>
          <w:p w14:paraId="5DA19F6A" w14:textId="77777777" w:rsidR="00F17312" w:rsidRDefault="00F17312" w:rsidP="00F17312">
            <w:pPr>
              <w:pStyle w:val="TAL"/>
            </w:pPr>
            <w:proofErr w:type="spellStart"/>
            <w:r>
              <w:t>isOrdered</w:t>
            </w:r>
            <w:proofErr w:type="spellEnd"/>
            <w:r>
              <w:t>: N/A</w:t>
            </w:r>
          </w:p>
          <w:p w14:paraId="1C6D838C" w14:textId="77777777" w:rsidR="00F17312" w:rsidRDefault="00F17312" w:rsidP="00F17312">
            <w:pPr>
              <w:pStyle w:val="TAL"/>
            </w:pPr>
            <w:proofErr w:type="spellStart"/>
            <w:r>
              <w:t>isUnique</w:t>
            </w:r>
            <w:proofErr w:type="spellEnd"/>
            <w:r>
              <w:t>: N/A</w:t>
            </w:r>
          </w:p>
          <w:p w14:paraId="305C43C3" w14:textId="77777777" w:rsidR="00F17312" w:rsidRDefault="00F17312" w:rsidP="00F17312">
            <w:pPr>
              <w:pStyle w:val="TAL"/>
            </w:pPr>
            <w:proofErr w:type="spellStart"/>
            <w:r>
              <w:t>defaultValue</w:t>
            </w:r>
            <w:proofErr w:type="spellEnd"/>
            <w:r>
              <w:t>: None</w:t>
            </w:r>
          </w:p>
          <w:p w14:paraId="5EA068A1" w14:textId="77777777" w:rsidR="00F17312" w:rsidRDefault="00F17312" w:rsidP="00F17312">
            <w:pPr>
              <w:pStyle w:val="TAL"/>
            </w:pPr>
            <w:proofErr w:type="spellStart"/>
            <w:r>
              <w:t>isNullable</w:t>
            </w:r>
            <w:proofErr w:type="spellEnd"/>
            <w:r>
              <w:t>: False</w:t>
            </w:r>
          </w:p>
        </w:tc>
      </w:tr>
      <w:tr w:rsidR="00F17312" w14:paraId="410E75B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53206"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61CD92A" w14:textId="77777777" w:rsidR="00F17312" w:rsidRDefault="00F17312" w:rsidP="00F17312">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BC3D096" w14:textId="77777777" w:rsidR="00F17312" w:rsidRDefault="00F17312" w:rsidP="00F17312">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5225EA66" w14:textId="77777777" w:rsidR="00F17312" w:rsidRDefault="00F17312" w:rsidP="00F17312">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139E3814" w14:textId="77777777" w:rsidR="00F17312" w:rsidRDefault="00F17312" w:rsidP="00F17312">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37DA15C2" w14:textId="77777777" w:rsidR="00F17312" w:rsidRDefault="00F17312" w:rsidP="00F17312">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48179AF" w14:textId="77777777" w:rsidR="00F17312" w:rsidRDefault="00F17312" w:rsidP="00F17312">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proofErr w:type="gramStart"/>
            <w:r>
              <w:rPr>
                <w:rFonts w:ascii="Courier New" w:hAnsi="Courier New" w:cs="Courier New"/>
                <w:szCs w:val="18"/>
              </w:rPr>
              <w:t>nrofConsecutiveRIMRS1</w:t>
            </w:r>
            <w:r>
              <w:rPr>
                <w:rFonts w:cs="Arial"/>
                <w:szCs w:val="18"/>
                <w:lang w:eastAsia="en-GB"/>
              </w:rPr>
              <w:t>)</w:t>
            </w:r>
            <w:r>
              <w:t>,</w:t>
            </w:r>
            <w:proofErr w:type="gramEnd"/>
          </w:p>
          <w:p w14:paraId="36260FFB" w14:textId="77777777" w:rsidR="00F17312" w:rsidRDefault="00F17312" w:rsidP="00F17312">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6D3FEF1E" w14:textId="77777777" w:rsidR="00F17312" w:rsidRDefault="00F17312" w:rsidP="00F17312">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8C5310F" w14:textId="77777777" w:rsidR="00F17312" w:rsidRPr="00A71A16" w:rsidRDefault="00492376" w:rsidP="00F1731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FF7DA4D" w14:textId="77777777" w:rsidR="00F17312" w:rsidRDefault="00492376" w:rsidP="00F1731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17312">
              <w:rPr>
                <w:szCs w:val="18"/>
                <w:lang w:eastAsia="zh-CN"/>
              </w:rPr>
              <w:t xml:space="preserve"> is </w:t>
            </w:r>
            <w:r w:rsidR="00F17312">
              <w:rPr>
                <w:rFonts w:cs="Arial"/>
                <w:szCs w:val="18"/>
                <w:lang w:eastAsia="en-GB"/>
              </w:rPr>
              <w:t xml:space="preserve">the total number of set IDs for RIM RS-1 (configured by </w:t>
            </w:r>
            <w:proofErr w:type="gramStart"/>
            <w:r w:rsidR="00F17312">
              <w:rPr>
                <w:rFonts w:ascii="Courier New" w:hAnsi="Courier New" w:cs="Courier New"/>
                <w:szCs w:val="18"/>
              </w:rPr>
              <w:t>totalnrofSetIdofRS1</w:t>
            </w:r>
            <w:r w:rsidR="00F17312">
              <w:rPr>
                <w:rFonts w:cs="Arial"/>
                <w:szCs w:val="18"/>
                <w:lang w:eastAsia="en-GB"/>
              </w:rPr>
              <w:t>),</w:t>
            </w:r>
            <w:proofErr w:type="gramEnd"/>
          </w:p>
          <w:p w14:paraId="727E8B3E" w14:textId="77777777" w:rsidR="00F17312" w:rsidRDefault="00492376" w:rsidP="00F1731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17312">
              <w:rPr>
                <w:rFonts w:cs="Arial"/>
                <w:sz w:val="24"/>
                <w:szCs w:val="24"/>
                <w:lang w:eastAsia="zh-CN"/>
              </w:rPr>
              <w:t xml:space="preserve"> </w:t>
            </w:r>
            <w:r w:rsidR="00F17312">
              <w:rPr>
                <w:rFonts w:cs="Arial"/>
                <w:szCs w:val="18"/>
                <w:lang w:eastAsia="en-GB"/>
              </w:rPr>
              <w:t xml:space="preserve">is the number of candidate frequency resources in the whole network (configured by </w:t>
            </w:r>
            <w:proofErr w:type="spellStart"/>
            <w:r w:rsidR="00F17312">
              <w:rPr>
                <w:rFonts w:ascii="Courier New" w:hAnsi="Courier New" w:cs="Courier New"/>
                <w:szCs w:val="18"/>
              </w:rPr>
              <w:t>nrofGlobalRIMRSFrequencyCandidates</w:t>
            </w:r>
            <w:proofErr w:type="spellEnd"/>
            <w:r w:rsidR="00F17312">
              <w:rPr>
                <w:rFonts w:cs="Arial"/>
                <w:szCs w:val="18"/>
                <w:lang w:eastAsia="en-GB"/>
              </w:rPr>
              <w:t xml:space="preserve">), </w:t>
            </w:r>
            <w:proofErr w:type="gramStart"/>
            <w:r w:rsidR="00F17312">
              <w:rPr>
                <w:rFonts w:cs="Arial"/>
                <w:szCs w:val="18"/>
                <w:lang w:eastAsia="en-GB"/>
              </w:rPr>
              <w:t>and</w:t>
            </w:r>
            <w:proofErr w:type="gramEnd"/>
            <w:r w:rsidR="00F17312">
              <w:rPr>
                <w:rFonts w:cs="Arial"/>
                <w:szCs w:val="18"/>
                <w:lang w:eastAsia="en-GB"/>
              </w:rPr>
              <w:t xml:space="preserve"> </w:t>
            </w:r>
          </w:p>
          <w:p w14:paraId="7BB0D077" w14:textId="77777777" w:rsidR="00F17312" w:rsidRDefault="00492376" w:rsidP="00F1731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17312">
              <w:rPr>
                <w:rFonts w:cs="Arial"/>
                <w:sz w:val="24"/>
                <w:szCs w:val="24"/>
                <w:lang w:eastAsia="zh-CN"/>
              </w:rPr>
              <w:t xml:space="preserve"> </w:t>
            </w:r>
            <w:r w:rsidR="00F17312">
              <w:rPr>
                <w:rFonts w:cs="Arial"/>
                <w:szCs w:val="18"/>
                <w:lang w:eastAsia="en-GB"/>
              </w:rPr>
              <w:t xml:space="preserve">is the number of </w:t>
            </w:r>
            <w:r w:rsidR="00F17312">
              <w:t xml:space="preserve">candidate sequences assigned </w:t>
            </w:r>
            <w:r w:rsidR="00F17312">
              <w:rPr>
                <w:rFonts w:cs="Arial"/>
                <w:szCs w:val="18"/>
                <w:lang w:eastAsia="en-GB"/>
              </w:rPr>
              <w:t xml:space="preserve">for RIM RS-1 (configured by </w:t>
            </w:r>
            <w:proofErr w:type="gramStart"/>
            <w:r w:rsidR="00F17312">
              <w:rPr>
                <w:rFonts w:ascii="Courier New" w:hAnsi="Courier New" w:cs="Courier New"/>
                <w:szCs w:val="18"/>
              </w:rPr>
              <w:t>nrofRIMRSSequenceCandidatesofRS1</w:t>
            </w:r>
            <w:r w:rsidR="00F17312">
              <w:rPr>
                <w:rFonts w:cs="Arial"/>
                <w:szCs w:val="18"/>
                <w:lang w:eastAsia="en-GB"/>
              </w:rPr>
              <w:t>).</w:t>
            </w:r>
            <w:proofErr w:type="gramEnd"/>
          </w:p>
          <w:p w14:paraId="493A6AAD" w14:textId="77777777" w:rsidR="00F17312" w:rsidRDefault="00F17312" w:rsidP="00F17312">
            <w:pPr>
              <w:pStyle w:val="TAL"/>
              <w:rPr>
                <w:szCs w:val="18"/>
              </w:rPr>
            </w:pPr>
          </w:p>
          <w:p w14:paraId="611B5C04" w14:textId="77777777" w:rsidR="00F17312" w:rsidRDefault="00F17312" w:rsidP="00F17312">
            <w:pPr>
              <w:pStyle w:val="TAL"/>
              <w:rPr>
                <w:szCs w:val="18"/>
              </w:rPr>
            </w:pPr>
            <w:proofErr w:type="spellStart"/>
            <w:r>
              <w:rPr>
                <w:szCs w:val="18"/>
              </w:rPr>
              <w:t>allowedValues</w:t>
            </w:r>
            <w:proofErr w:type="spellEnd"/>
            <w:r>
              <w:rPr>
                <w:szCs w:val="18"/>
              </w:rPr>
              <w:t>: 1,</w:t>
            </w:r>
            <w:proofErr w:type="gramStart"/>
            <w:r>
              <w:rPr>
                <w:szCs w:val="18"/>
              </w:rPr>
              <w:t>2,..</w:t>
            </w:r>
            <w:proofErr w:type="gramEnd"/>
            <w:r>
              <w:rPr>
                <w:szCs w:val="18"/>
              </w:rPr>
              <w:t>2^14</w:t>
            </w:r>
          </w:p>
          <w:p w14:paraId="71A5F83E" w14:textId="77777777" w:rsidR="00F17312" w:rsidRDefault="00F17312" w:rsidP="00F17312">
            <w:pPr>
              <w:pStyle w:val="TAL"/>
              <w:rPr>
                <w:szCs w:val="18"/>
              </w:rPr>
            </w:pPr>
          </w:p>
          <w:p w14:paraId="073146DB"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77FB6E" w14:textId="77777777" w:rsidR="00F17312" w:rsidRDefault="00F17312" w:rsidP="00F17312">
            <w:pPr>
              <w:pStyle w:val="TAL"/>
            </w:pPr>
            <w:r>
              <w:t>type: Integer</w:t>
            </w:r>
          </w:p>
          <w:p w14:paraId="7DF56374" w14:textId="77777777" w:rsidR="00F17312" w:rsidRDefault="00F17312" w:rsidP="00F17312">
            <w:pPr>
              <w:pStyle w:val="TAL"/>
            </w:pPr>
            <w:r>
              <w:t>multiplicity: 1</w:t>
            </w:r>
          </w:p>
          <w:p w14:paraId="49F557B2" w14:textId="77777777" w:rsidR="00F17312" w:rsidRDefault="00F17312" w:rsidP="00F17312">
            <w:pPr>
              <w:pStyle w:val="TAL"/>
            </w:pPr>
            <w:proofErr w:type="spellStart"/>
            <w:r>
              <w:t>isOrdered</w:t>
            </w:r>
            <w:proofErr w:type="spellEnd"/>
            <w:r>
              <w:t>: N/A</w:t>
            </w:r>
          </w:p>
          <w:p w14:paraId="6432198F" w14:textId="77777777" w:rsidR="00F17312" w:rsidRDefault="00F17312" w:rsidP="00F17312">
            <w:pPr>
              <w:pStyle w:val="TAL"/>
            </w:pPr>
            <w:proofErr w:type="spellStart"/>
            <w:r>
              <w:t>isUnique</w:t>
            </w:r>
            <w:proofErr w:type="spellEnd"/>
            <w:r>
              <w:t>: N/A</w:t>
            </w:r>
          </w:p>
          <w:p w14:paraId="710B713E" w14:textId="77777777" w:rsidR="00F17312" w:rsidRDefault="00F17312" w:rsidP="00F17312">
            <w:pPr>
              <w:pStyle w:val="TAL"/>
            </w:pPr>
            <w:proofErr w:type="spellStart"/>
            <w:r>
              <w:t>defaultValue</w:t>
            </w:r>
            <w:proofErr w:type="spellEnd"/>
            <w:r>
              <w:t>: None</w:t>
            </w:r>
          </w:p>
          <w:p w14:paraId="5F043FBF" w14:textId="77777777" w:rsidR="00F17312" w:rsidRDefault="00F17312" w:rsidP="00F17312">
            <w:pPr>
              <w:pStyle w:val="TAL"/>
            </w:pPr>
            <w:proofErr w:type="spellStart"/>
            <w:r>
              <w:t>isNullable</w:t>
            </w:r>
            <w:proofErr w:type="spellEnd"/>
            <w:r>
              <w:t>: False</w:t>
            </w:r>
          </w:p>
        </w:tc>
      </w:tr>
      <w:tr w:rsidR="00F17312" w14:paraId="73A9F6B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642C5"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6AFC6B3C" w14:textId="77777777" w:rsidR="00F17312" w:rsidRDefault="00F17312" w:rsidP="00F17312">
            <w:pPr>
              <w:pStyle w:val="TAL"/>
            </w:pPr>
            <w:r>
              <w:t xml:space="preserve">This </w:t>
            </w:r>
            <w:r>
              <w:rPr>
                <w:rFonts w:cs="Arial"/>
                <w:szCs w:val="18"/>
                <w:lang w:eastAsia="en-GB"/>
              </w:rPr>
              <w:t xml:space="preserve">attributer </w:t>
            </w:r>
            <w:r>
              <w:t>configures the periodicity of the monitoring window, in unit of hours.</w:t>
            </w:r>
          </w:p>
          <w:p w14:paraId="70AADDAC" w14:textId="77777777" w:rsidR="00F17312" w:rsidRDefault="00F17312" w:rsidP="00F17312">
            <w:pPr>
              <w:pStyle w:val="TAL"/>
            </w:pPr>
          </w:p>
          <w:p w14:paraId="6606F982" w14:textId="77777777" w:rsidR="00F17312" w:rsidRDefault="00F17312" w:rsidP="00F17312">
            <w:pPr>
              <w:pStyle w:val="TAL"/>
            </w:pPr>
          </w:p>
          <w:p w14:paraId="349ECAF7" w14:textId="77777777" w:rsidR="00F17312" w:rsidRDefault="00F17312" w:rsidP="00F17312">
            <w:pPr>
              <w:pStyle w:val="TAL"/>
            </w:pPr>
            <w:proofErr w:type="spellStart"/>
            <w:r>
              <w:t>allowedValues</w:t>
            </w:r>
            <w:proofErr w:type="spellEnd"/>
            <w:r>
              <w:t>: 1, 2, 3, 4, 6, 8, 12, 24</w:t>
            </w:r>
          </w:p>
          <w:p w14:paraId="4ADD3E4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ABB7E9" w14:textId="77777777" w:rsidR="00F17312" w:rsidRDefault="00F17312" w:rsidP="00F17312">
            <w:pPr>
              <w:pStyle w:val="TAL"/>
            </w:pPr>
            <w:r>
              <w:t>type: Integer</w:t>
            </w:r>
          </w:p>
          <w:p w14:paraId="6ABB385D" w14:textId="77777777" w:rsidR="00F17312" w:rsidRDefault="00F17312" w:rsidP="00F17312">
            <w:pPr>
              <w:pStyle w:val="TAL"/>
            </w:pPr>
            <w:r>
              <w:t>multiplicity: 1</w:t>
            </w:r>
          </w:p>
          <w:p w14:paraId="2B6E3602" w14:textId="77777777" w:rsidR="00F17312" w:rsidRDefault="00F17312" w:rsidP="00F17312">
            <w:pPr>
              <w:pStyle w:val="TAL"/>
            </w:pPr>
            <w:proofErr w:type="spellStart"/>
            <w:r>
              <w:t>isOrdered</w:t>
            </w:r>
            <w:proofErr w:type="spellEnd"/>
            <w:r>
              <w:t>: N/A</w:t>
            </w:r>
          </w:p>
          <w:p w14:paraId="3E1AA59F" w14:textId="77777777" w:rsidR="00F17312" w:rsidRDefault="00F17312" w:rsidP="00F17312">
            <w:pPr>
              <w:pStyle w:val="TAL"/>
            </w:pPr>
            <w:proofErr w:type="spellStart"/>
            <w:r>
              <w:t>isUnique</w:t>
            </w:r>
            <w:proofErr w:type="spellEnd"/>
            <w:r>
              <w:t>: N/A</w:t>
            </w:r>
          </w:p>
          <w:p w14:paraId="1F5095C3" w14:textId="77777777" w:rsidR="00F17312" w:rsidRDefault="00F17312" w:rsidP="00F17312">
            <w:pPr>
              <w:pStyle w:val="TAL"/>
            </w:pPr>
            <w:proofErr w:type="spellStart"/>
            <w:r>
              <w:t>defaultValue</w:t>
            </w:r>
            <w:proofErr w:type="spellEnd"/>
            <w:r>
              <w:t>: None</w:t>
            </w:r>
          </w:p>
          <w:p w14:paraId="718E1AE0" w14:textId="77777777" w:rsidR="00F17312" w:rsidRDefault="00F17312" w:rsidP="00F17312">
            <w:pPr>
              <w:pStyle w:val="TAL"/>
            </w:pPr>
            <w:proofErr w:type="spellStart"/>
            <w:r>
              <w:t>isNullable</w:t>
            </w:r>
            <w:proofErr w:type="spellEnd"/>
            <w:r>
              <w:t>: False</w:t>
            </w:r>
          </w:p>
        </w:tc>
      </w:tr>
      <w:tr w:rsidR="00F17312" w14:paraId="4DF1903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9ACC1"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3155AD5" w14:textId="77777777" w:rsidR="00F17312" w:rsidRDefault="00F17312" w:rsidP="00F17312">
            <w:pPr>
              <w:pStyle w:val="TAL"/>
            </w:pPr>
            <w:r>
              <w:t xml:space="preserve">This </w:t>
            </w:r>
            <w:r>
              <w:rPr>
                <w:rFonts w:cs="Arial"/>
                <w:szCs w:val="18"/>
                <w:lang w:eastAsia="en-GB"/>
              </w:rPr>
              <w:t xml:space="preserve">attributer </w:t>
            </w:r>
            <w:r>
              <w:t>configures the start offset of the first monitoring window within one day, in unit of hours.</w:t>
            </w:r>
          </w:p>
          <w:p w14:paraId="054A5461" w14:textId="77777777" w:rsidR="00F17312" w:rsidRDefault="00F17312" w:rsidP="00F17312">
            <w:pPr>
              <w:pStyle w:val="TAL"/>
            </w:pPr>
          </w:p>
          <w:p w14:paraId="0F93CD28" w14:textId="77777777" w:rsidR="00F17312" w:rsidRDefault="00F17312" w:rsidP="00F17312">
            <w:pPr>
              <w:pStyle w:val="TAL"/>
            </w:pPr>
            <w:proofErr w:type="spellStart"/>
            <w:r>
              <w:t>allowedValues</w:t>
            </w:r>
            <w:proofErr w:type="spellEnd"/>
            <w:r>
              <w:t>: 0,1,</w:t>
            </w:r>
            <w:proofErr w:type="gramStart"/>
            <w:r>
              <w:t>2..</w:t>
            </w:r>
            <w:proofErr w:type="gramEnd"/>
            <w:r>
              <w:t>23</w:t>
            </w:r>
          </w:p>
          <w:p w14:paraId="343228AF"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4FA169" w14:textId="77777777" w:rsidR="00F17312" w:rsidRDefault="00F17312" w:rsidP="00F17312">
            <w:pPr>
              <w:pStyle w:val="TAL"/>
            </w:pPr>
            <w:r>
              <w:t>type: Integer</w:t>
            </w:r>
          </w:p>
          <w:p w14:paraId="20EFF8D6" w14:textId="77777777" w:rsidR="00F17312" w:rsidRDefault="00F17312" w:rsidP="00F17312">
            <w:pPr>
              <w:pStyle w:val="TAL"/>
            </w:pPr>
            <w:r>
              <w:t>multiplicity: 1</w:t>
            </w:r>
          </w:p>
          <w:p w14:paraId="3129EC5B" w14:textId="77777777" w:rsidR="00F17312" w:rsidRDefault="00F17312" w:rsidP="00F17312">
            <w:pPr>
              <w:pStyle w:val="TAL"/>
            </w:pPr>
            <w:proofErr w:type="spellStart"/>
            <w:r>
              <w:t>isOrdered</w:t>
            </w:r>
            <w:proofErr w:type="spellEnd"/>
            <w:r>
              <w:t>: N/A</w:t>
            </w:r>
          </w:p>
          <w:p w14:paraId="305D3BE5" w14:textId="77777777" w:rsidR="00F17312" w:rsidRDefault="00F17312" w:rsidP="00F17312">
            <w:pPr>
              <w:pStyle w:val="TAL"/>
            </w:pPr>
            <w:proofErr w:type="spellStart"/>
            <w:r>
              <w:t>isUnique</w:t>
            </w:r>
            <w:proofErr w:type="spellEnd"/>
            <w:r>
              <w:t>: N/A</w:t>
            </w:r>
          </w:p>
          <w:p w14:paraId="03CF9C0F" w14:textId="77777777" w:rsidR="00F17312" w:rsidRDefault="00F17312" w:rsidP="00F17312">
            <w:pPr>
              <w:pStyle w:val="TAL"/>
            </w:pPr>
            <w:proofErr w:type="spellStart"/>
            <w:r>
              <w:t>defaultValue</w:t>
            </w:r>
            <w:proofErr w:type="spellEnd"/>
            <w:r>
              <w:t>: None</w:t>
            </w:r>
          </w:p>
          <w:p w14:paraId="4EA29316" w14:textId="77777777" w:rsidR="00F17312" w:rsidRDefault="00F17312" w:rsidP="00F17312">
            <w:pPr>
              <w:pStyle w:val="TAL"/>
            </w:pPr>
            <w:proofErr w:type="spellStart"/>
            <w:r>
              <w:t>isNullable</w:t>
            </w:r>
            <w:proofErr w:type="spellEnd"/>
            <w:r>
              <w:t>: False</w:t>
            </w:r>
          </w:p>
        </w:tc>
      </w:tr>
      <w:tr w:rsidR="00F17312" w14:paraId="1215797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5F33B"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BC0FE30" w14:textId="77777777" w:rsidR="00F17312" w:rsidRDefault="00F17312" w:rsidP="00F17312">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35E47CE3" w14:textId="77777777" w:rsidR="00F17312" w:rsidRDefault="00F17312" w:rsidP="00F17312">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1997D746" w14:textId="77777777" w:rsidR="00F17312" w:rsidRDefault="00F17312" w:rsidP="00F17312">
            <w:pPr>
              <w:pStyle w:val="TAL"/>
            </w:pPr>
          </w:p>
          <w:p w14:paraId="712A64DB" w14:textId="77777777" w:rsidR="00F17312" w:rsidRDefault="00F17312" w:rsidP="00F17312">
            <w:pPr>
              <w:pStyle w:val="TAL"/>
              <w:rPr>
                <w:lang w:eastAsia="zh-CN"/>
              </w:rPr>
            </w:pPr>
            <w:proofErr w:type="spellStart"/>
            <w:r>
              <w:t>allowedValues</w:t>
            </w:r>
            <w:proofErr w:type="spellEnd"/>
            <w:r>
              <w:t>: 1,</w:t>
            </w:r>
            <w:proofErr w:type="gramStart"/>
            <w:r>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26C09E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42BB3" w14:textId="77777777" w:rsidR="00F17312" w:rsidRDefault="00F17312" w:rsidP="00F17312">
            <w:pPr>
              <w:pStyle w:val="TAL"/>
            </w:pPr>
            <w:r>
              <w:t>type: Integer</w:t>
            </w:r>
          </w:p>
          <w:p w14:paraId="51CD2A86" w14:textId="77777777" w:rsidR="00F17312" w:rsidRDefault="00F17312" w:rsidP="00F17312">
            <w:pPr>
              <w:pStyle w:val="TAL"/>
            </w:pPr>
            <w:r>
              <w:t>multiplicity: 1</w:t>
            </w:r>
          </w:p>
          <w:p w14:paraId="46E545DD" w14:textId="77777777" w:rsidR="00F17312" w:rsidRDefault="00F17312" w:rsidP="00F17312">
            <w:pPr>
              <w:pStyle w:val="TAL"/>
            </w:pPr>
            <w:proofErr w:type="spellStart"/>
            <w:r>
              <w:t>isOrdered</w:t>
            </w:r>
            <w:proofErr w:type="spellEnd"/>
            <w:r>
              <w:t>: N/A</w:t>
            </w:r>
          </w:p>
          <w:p w14:paraId="64B60F1E" w14:textId="77777777" w:rsidR="00F17312" w:rsidRDefault="00F17312" w:rsidP="00F17312">
            <w:pPr>
              <w:pStyle w:val="TAL"/>
            </w:pPr>
            <w:proofErr w:type="spellStart"/>
            <w:r>
              <w:t>isUnique</w:t>
            </w:r>
            <w:proofErr w:type="spellEnd"/>
            <w:r>
              <w:t>: N/A</w:t>
            </w:r>
          </w:p>
          <w:p w14:paraId="376ED7F4" w14:textId="77777777" w:rsidR="00F17312" w:rsidRDefault="00F17312" w:rsidP="00F17312">
            <w:pPr>
              <w:pStyle w:val="TAL"/>
            </w:pPr>
            <w:proofErr w:type="spellStart"/>
            <w:r>
              <w:t>defaultValue</w:t>
            </w:r>
            <w:proofErr w:type="spellEnd"/>
            <w:r>
              <w:t>: None</w:t>
            </w:r>
          </w:p>
          <w:p w14:paraId="325F6E41" w14:textId="77777777" w:rsidR="00F17312" w:rsidRDefault="00F17312" w:rsidP="00F17312">
            <w:pPr>
              <w:pStyle w:val="TAL"/>
            </w:pPr>
            <w:proofErr w:type="spellStart"/>
            <w:r>
              <w:t>isNullable</w:t>
            </w:r>
            <w:proofErr w:type="spellEnd"/>
            <w:r>
              <w:t>: False</w:t>
            </w:r>
          </w:p>
        </w:tc>
      </w:tr>
      <w:tr w:rsidR="00F17312" w14:paraId="47B17FD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0EF57"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C4AD025" w14:textId="77777777" w:rsidR="00F17312" w:rsidRDefault="00F17312" w:rsidP="00F17312">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D1FF8BB" w14:textId="77777777" w:rsidR="00F17312" w:rsidRDefault="00F17312" w:rsidP="00F17312">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E95D6E0" w14:textId="77777777" w:rsidR="00F17312" w:rsidRDefault="00F17312" w:rsidP="00F17312">
            <w:pPr>
              <w:pStyle w:val="TAL"/>
            </w:pPr>
          </w:p>
          <w:p w14:paraId="05615161" w14:textId="77777777" w:rsidR="00F17312" w:rsidRDefault="00F17312" w:rsidP="00F17312">
            <w:pPr>
              <w:pStyle w:val="TAL"/>
            </w:pPr>
            <w:proofErr w:type="spellStart"/>
            <w:r>
              <w:t>allowedValues</w:t>
            </w:r>
            <w:proofErr w:type="spellEnd"/>
            <w:r>
              <w:t>: 0,1,</w:t>
            </w:r>
            <w:proofErr w:type="gramStart"/>
            <w:r>
              <w:t>2..</w:t>
            </w:r>
            <w:proofErr w:type="gramEnd"/>
            <w:r>
              <w:t>M-1</w:t>
            </w:r>
          </w:p>
          <w:p w14:paraId="017BAF6A" w14:textId="77777777" w:rsidR="00F17312" w:rsidRDefault="00F17312" w:rsidP="00F17312">
            <w:pPr>
              <w:pStyle w:val="TAL"/>
            </w:pPr>
          </w:p>
          <w:p w14:paraId="01051954" w14:textId="77777777" w:rsidR="00F17312" w:rsidRDefault="00F17312" w:rsidP="00F17312">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BA9584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AB5F15" w14:textId="77777777" w:rsidR="00F17312" w:rsidRDefault="00F17312" w:rsidP="00F17312">
            <w:pPr>
              <w:pStyle w:val="TAL"/>
            </w:pPr>
            <w:r>
              <w:t>Integer</w:t>
            </w:r>
          </w:p>
          <w:p w14:paraId="4B6B9354" w14:textId="77777777" w:rsidR="00F17312" w:rsidRDefault="00F17312" w:rsidP="00F17312">
            <w:pPr>
              <w:pStyle w:val="TAL"/>
            </w:pPr>
            <w:r>
              <w:t>multiplicity: 1</w:t>
            </w:r>
          </w:p>
          <w:p w14:paraId="78FFCA2A" w14:textId="77777777" w:rsidR="00F17312" w:rsidRDefault="00F17312" w:rsidP="00F17312">
            <w:pPr>
              <w:pStyle w:val="TAL"/>
            </w:pPr>
            <w:proofErr w:type="spellStart"/>
            <w:r>
              <w:t>isOrdered</w:t>
            </w:r>
            <w:proofErr w:type="spellEnd"/>
            <w:r>
              <w:t>: N/A</w:t>
            </w:r>
          </w:p>
          <w:p w14:paraId="07FBA67F" w14:textId="77777777" w:rsidR="00F17312" w:rsidRDefault="00F17312" w:rsidP="00F17312">
            <w:pPr>
              <w:pStyle w:val="TAL"/>
            </w:pPr>
            <w:proofErr w:type="spellStart"/>
            <w:r>
              <w:t>isUnique</w:t>
            </w:r>
            <w:proofErr w:type="spellEnd"/>
            <w:r>
              <w:t>: N/A</w:t>
            </w:r>
          </w:p>
          <w:p w14:paraId="5C2F05B7" w14:textId="77777777" w:rsidR="00F17312" w:rsidRDefault="00F17312" w:rsidP="00F17312">
            <w:pPr>
              <w:pStyle w:val="TAL"/>
            </w:pPr>
            <w:proofErr w:type="spellStart"/>
            <w:r>
              <w:t>defaultValue</w:t>
            </w:r>
            <w:proofErr w:type="spellEnd"/>
            <w:r>
              <w:t>: None</w:t>
            </w:r>
          </w:p>
          <w:p w14:paraId="12FB246F" w14:textId="77777777" w:rsidR="00F17312" w:rsidRDefault="00F17312" w:rsidP="00F17312">
            <w:pPr>
              <w:pStyle w:val="TAL"/>
            </w:pPr>
            <w:proofErr w:type="spellStart"/>
            <w:r>
              <w:t>isNullable</w:t>
            </w:r>
            <w:proofErr w:type="spellEnd"/>
            <w:r>
              <w:t>: False</w:t>
            </w:r>
          </w:p>
        </w:tc>
      </w:tr>
      <w:tr w:rsidR="00F17312" w14:paraId="7EF742C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1C91E"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10D93B0" w14:textId="77777777" w:rsidR="00F17312" w:rsidRDefault="00F17312" w:rsidP="00F17312">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70E7904A" w14:textId="77777777" w:rsidR="00F17312" w:rsidRDefault="00F17312" w:rsidP="00F17312">
            <w:pPr>
              <w:pStyle w:val="TAL"/>
              <w:rPr>
                <w:szCs w:val="18"/>
              </w:rPr>
            </w:pPr>
          </w:p>
          <w:p w14:paraId="7E97606A"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105AB454"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C4AAB3" w14:textId="77777777" w:rsidR="00F17312" w:rsidRDefault="00F17312" w:rsidP="00F17312">
            <w:pPr>
              <w:pStyle w:val="TAL"/>
              <w:rPr>
                <w:rFonts w:cs="Arial"/>
              </w:rPr>
            </w:pPr>
            <w:r>
              <w:rPr>
                <w:rFonts w:cs="Arial"/>
              </w:rPr>
              <w:t>type: DN</w:t>
            </w:r>
          </w:p>
          <w:p w14:paraId="4DD540A3" w14:textId="77777777" w:rsidR="00F17312" w:rsidRDefault="00F17312" w:rsidP="00F17312">
            <w:pPr>
              <w:pStyle w:val="TAL"/>
              <w:rPr>
                <w:rFonts w:cs="Arial"/>
              </w:rPr>
            </w:pPr>
            <w:r>
              <w:rPr>
                <w:rFonts w:cs="Arial"/>
              </w:rPr>
              <w:t>multiplicity: 1</w:t>
            </w:r>
          </w:p>
          <w:p w14:paraId="091D7C1F" w14:textId="77777777" w:rsidR="00F17312" w:rsidRDefault="00F17312" w:rsidP="00F17312">
            <w:pPr>
              <w:pStyle w:val="TAL"/>
              <w:rPr>
                <w:rFonts w:cs="Arial"/>
              </w:rPr>
            </w:pPr>
            <w:proofErr w:type="spellStart"/>
            <w:r>
              <w:rPr>
                <w:rFonts w:cs="Arial"/>
              </w:rPr>
              <w:t>isOrdered</w:t>
            </w:r>
            <w:proofErr w:type="spellEnd"/>
            <w:r>
              <w:rPr>
                <w:rFonts w:cs="Arial"/>
              </w:rPr>
              <w:t>: N/A</w:t>
            </w:r>
          </w:p>
          <w:p w14:paraId="4B2F5FA4" w14:textId="77777777" w:rsidR="00F17312" w:rsidRDefault="00F17312" w:rsidP="00F1731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3750120"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6AB90DB3" w14:textId="77777777" w:rsidR="00F17312" w:rsidRDefault="00F17312" w:rsidP="00F1731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84F8D94" w14:textId="77777777" w:rsidR="00F17312" w:rsidRDefault="00F17312" w:rsidP="00F17312">
            <w:pPr>
              <w:pStyle w:val="TAL"/>
            </w:pPr>
          </w:p>
        </w:tc>
      </w:tr>
      <w:tr w:rsidR="00F17312" w14:paraId="4EC1884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9A83A"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947B47A" w14:textId="77777777" w:rsidR="00F17312" w:rsidRDefault="00F17312" w:rsidP="00F17312">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EE38C74" w14:textId="77777777" w:rsidR="00F17312" w:rsidRDefault="00F17312" w:rsidP="00F17312">
            <w:pPr>
              <w:pStyle w:val="TAL"/>
              <w:rPr>
                <w:szCs w:val="18"/>
              </w:rPr>
            </w:pPr>
          </w:p>
          <w:p w14:paraId="5A9019B4"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6536E6E1"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443370" w14:textId="77777777" w:rsidR="00F17312" w:rsidRDefault="00F17312" w:rsidP="00F17312">
            <w:pPr>
              <w:pStyle w:val="TAL"/>
              <w:rPr>
                <w:rFonts w:cs="Arial"/>
              </w:rPr>
            </w:pPr>
            <w:r>
              <w:rPr>
                <w:rFonts w:cs="Arial"/>
              </w:rPr>
              <w:t>type: DN</w:t>
            </w:r>
          </w:p>
          <w:p w14:paraId="0176002C" w14:textId="77777777" w:rsidR="00F17312" w:rsidRDefault="00F17312" w:rsidP="00F17312">
            <w:pPr>
              <w:pStyle w:val="TAL"/>
              <w:rPr>
                <w:rFonts w:cs="Arial"/>
              </w:rPr>
            </w:pPr>
            <w:r>
              <w:rPr>
                <w:rFonts w:cs="Arial"/>
              </w:rPr>
              <w:t>multiplicity: 1</w:t>
            </w:r>
          </w:p>
          <w:p w14:paraId="26F1391B" w14:textId="77777777" w:rsidR="00F17312" w:rsidRDefault="00F17312" w:rsidP="00F17312">
            <w:pPr>
              <w:pStyle w:val="TAL"/>
              <w:rPr>
                <w:rFonts w:cs="Arial"/>
              </w:rPr>
            </w:pPr>
            <w:proofErr w:type="spellStart"/>
            <w:r>
              <w:rPr>
                <w:rFonts w:cs="Arial"/>
              </w:rPr>
              <w:t>isOrdered</w:t>
            </w:r>
            <w:proofErr w:type="spellEnd"/>
            <w:r>
              <w:rPr>
                <w:rFonts w:cs="Arial"/>
              </w:rPr>
              <w:t>: N/A</w:t>
            </w:r>
          </w:p>
          <w:p w14:paraId="0F287F3A" w14:textId="77777777" w:rsidR="00F17312" w:rsidRDefault="00F17312" w:rsidP="00F1731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FA59ED0"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2FCA5F60" w14:textId="77777777" w:rsidR="00F17312" w:rsidRDefault="00F17312" w:rsidP="00F1731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1B9C4DA" w14:textId="77777777" w:rsidR="00F17312" w:rsidRDefault="00F17312" w:rsidP="00F17312">
            <w:pPr>
              <w:pStyle w:val="TAL"/>
            </w:pPr>
          </w:p>
        </w:tc>
      </w:tr>
      <w:tr w:rsidR="00F17312" w14:paraId="6368A5A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68411"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6557F08" w14:textId="668B4C27" w:rsidR="00F17312" w:rsidRDefault="00F17312" w:rsidP="00F17312">
            <w:pPr>
              <w:pStyle w:val="TAL"/>
            </w:pPr>
            <w:r>
              <w:t xml:space="preserve">The attribute specifies type of a RIM-RS Set .  RIM RS1 is </w:t>
            </w:r>
            <w:r w:rsidR="002B67FC" w:rsidRPr="002B67FC">
              <w:t xml:space="preserve">generated and </w:t>
            </w:r>
            <w:r>
              <w:t>transmitted by victim to indicate its suffering remote interference, and RIM RS2 is</w:t>
            </w:r>
            <w:r w:rsidR="002B67FC" w:rsidRPr="002B67FC">
              <w:t xml:space="preserve"> generated and</w:t>
            </w:r>
            <w:r>
              <w:t xml:space="preserve"> transmitted by aggressor to measure if Remote Interference still exist</w:t>
            </w:r>
          </w:p>
          <w:p w14:paraId="2AAEC709" w14:textId="77777777" w:rsidR="002B67FC" w:rsidRDefault="002B67FC" w:rsidP="002B67FC">
            <w:pPr>
              <w:pStyle w:val="TAL"/>
            </w:pPr>
          </w:p>
          <w:p w14:paraId="0E165FC4" w14:textId="77777777" w:rsidR="002B67FC" w:rsidRDefault="002B67FC" w:rsidP="002B67FC">
            <w:pPr>
              <w:pStyle w:val="TAL"/>
            </w:pPr>
            <w:r>
              <w:t>If the attribute value is “RS1”, the RIM-RS Set is victim set.</w:t>
            </w:r>
          </w:p>
          <w:p w14:paraId="08F71D51" w14:textId="2E16B724" w:rsidR="00F17312" w:rsidRDefault="002B67FC" w:rsidP="002B67FC">
            <w:pPr>
              <w:pStyle w:val="TAL"/>
            </w:pPr>
            <w:r>
              <w:t>If the attribute value is “RS2”, the RIM-RS Set is aggressor set.</w:t>
            </w:r>
          </w:p>
          <w:p w14:paraId="387CB007" w14:textId="77777777" w:rsidR="002B67FC" w:rsidRDefault="002B67FC" w:rsidP="002B67FC">
            <w:pPr>
              <w:pStyle w:val="TAL"/>
            </w:pPr>
          </w:p>
          <w:p w14:paraId="0B2C63E0" w14:textId="77777777" w:rsidR="00F17312" w:rsidRDefault="00F17312" w:rsidP="00F17312">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004BBC" w14:textId="77777777" w:rsidR="00F17312" w:rsidRDefault="00F17312" w:rsidP="00F17312">
            <w:pPr>
              <w:keepNext/>
              <w:keepLines/>
              <w:spacing w:after="0"/>
              <w:rPr>
                <w:rFonts w:ascii="Arial" w:hAnsi="Arial" w:cs="Arial"/>
                <w:sz w:val="18"/>
                <w:szCs w:val="18"/>
                <w:lang w:eastAsia="en-GB"/>
              </w:rPr>
            </w:pPr>
            <w:r>
              <w:rPr>
                <w:rFonts w:ascii="Arial" w:hAnsi="Arial" w:cs="Arial"/>
                <w:sz w:val="18"/>
                <w:szCs w:val="18"/>
                <w:lang w:eastAsia="en-GB"/>
              </w:rPr>
              <w:t>RS1, RS2.</w:t>
            </w:r>
          </w:p>
          <w:p w14:paraId="43665073"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92DDC" w14:textId="77777777" w:rsidR="00F17312" w:rsidRDefault="00F17312" w:rsidP="00F17312">
            <w:pPr>
              <w:pStyle w:val="TAL"/>
            </w:pPr>
            <w:r>
              <w:t>type: ENUM</w:t>
            </w:r>
          </w:p>
          <w:p w14:paraId="11D121D9" w14:textId="77777777" w:rsidR="00F17312" w:rsidRDefault="00F17312" w:rsidP="00F17312">
            <w:pPr>
              <w:pStyle w:val="TAL"/>
            </w:pPr>
            <w:r>
              <w:t>multiplicity: 1</w:t>
            </w:r>
          </w:p>
          <w:p w14:paraId="1F0C3BE7" w14:textId="77777777" w:rsidR="00F17312" w:rsidRDefault="00F17312" w:rsidP="00F17312">
            <w:pPr>
              <w:pStyle w:val="TAL"/>
            </w:pPr>
            <w:proofErr w:type="spellStart"/>
            <w:r>
              <w:t>isOrdered</w:t>
            </w:r>
            <w:proofErr w:type="spellEnd"/>
            <w:r>
              <w:t>: N/A</w:t>
            </w:r>
          </w:p>
          <w:p w14:paraId="3362DDFE" w14:textId="77777777" w:rsidR="00F17312" w:rsidRDefault="00F17312" w:rsidP="00F17312">
            <w:pPr>
              <w:pStyle w:val="TAL"/>
            </w:pPr>
            <w:proofErr w:type="spellStart"/>
            <w:r>
              <w:t>isUnique</w:t>
            </w:r>
            <w:proofErr w:type="spellEnd"/>
            <w:r>
              <w:t>: N/A</w:t>
            </w:r>
          </w:p>
          <w:p w14:paraId="72EB2147" w14:textId="77777777" w:rsidR="00F17312" w:rsidRDefault="00F17312" w:rsidP="00F17312">
            <w:pPr>
              <w:pStyle w:val="TAL"/>
            </w:pPr>
            <w:proofErr w:type="spellStart"/>
            <w:r>
              <w:t>defaultValue</w:t>
            </w:r>
            <w:proofErr w:type="spellEnd"/>
            <w:r>
              <w:t>: None</w:t>
            </w:r>
          </w:p>
          <w:p w14:paraId="41688FFD" w14:textId="77777777" w:rsidR="00F17312" w:rsidRDefault="00F17312" w:rsidP="00F17312">
            <w:pPr>
              <w:pStyle w:val="TAL"/>
            </w:pPr>
            <w:proofErr w:type="spellStart"/>
            <w:r>
              <w:t>isNullable</w:t>
            </w:r>
            <w:proofErr w:type="spellEnd"/>
            <w:r>
              <w:t>: False</w:t>
            </w:r>
          </w:p>
        </w:tc>
      </w:tr>
      <w:tr w:rsidR="00F17312" w14:paraId="76DEE0F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852E9"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4817A8E" w14:textId="77777777" w:rsidR="00F17312" w:rsidRDefault="00F17312" w:rsidP="00F17312">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46475F1F" w14:textId="77777777" w:rsidR="00F17312" w:rsidRDefault="00F17312" w:rsidP="00F17312">
            <w:pPr>
              <w:pStyle w:val="TAL"/>
              <w:rPr>
                <w:szCs w:val="18"/>
              </w:rPr>
            </w:pPr>
          </w:p>
          <w:p w14:paraId="3B18F151" w14:textId="77777777" w:rsidR="00F17312" w:rsidRDefault="00F17312" w:rsidP="00F17312">
            <w:pPr>
              <w:pStyle w:val="TAL"/>
              <w:rPr>
                <w:szCs w:val="18"/>
                <w:lang w:eastAsia="zh-CN"/>
              </w:rPr>
            </w:pPr>
            <w:proofErr w:type="spellStart"/>
            <w:r>
              <w:rPr>
                <w:szCs w:val="18"/>
                <w:lang w:eastAsia="zh-CN"/>
              </w:rPr>
              <w:t>allowedValues</w:t>
            </w:r>
            <w:proofErr w:type="spellEnd"/>
            <w:r>
              <w:rPr>
                <w:szCs w:val="18"/>
                <w:lang w:eastAsia="zh-CN"/>
              </w:rPr>
              <w:t>: Not applicable.</w:t>
            </w:r>
          </w:p>
          <w:p w14:paraId="46EE8E16"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8CDBDC7" w14:textId="77777777" w:rsidR="00F17312" w:rsidRDefault="00F17312" w:rsidP="00F17312">
            <w:pPr>
              <w:pStyle w:val="TAL"/>
              <w:rPr>
                <w:rFonts w:cs="Arial"/>
              </w:rPr>
            </w:pPr>
            <w:r>
              <w:rPr>
                <w:rFonts w:cs="Arial"/>
              </w:rPr>
              <w:t>type: DN</w:t>
            </w:r>
          </w:p>
          <w:p w14:paraId="17F668B1" w14:textId="77777777" w:rsidR="00F17312" w:rsidRDefault="00F17312" w:rsidP="00F17312">
            <w:pPr>
              <w:pStyle w:val="TAL"/>
              <w:rPr>
                <w:rFonts w:cs="Arial"/>
              </w:rPr>
            </w:pPr>
            <w:r>
              <w:rPr>
                <w:rFonts w:cs="Arial"/>
              </w:rPr>
              <w:t>multiplicity: *</w:t>
            </w:r>
          </w:p>
          <w:p w14:paraId="631B0944" w14:textId="77777777" w:rsidR="00F17312" w:rsidRDefault="00F17312" w:rsidP="00F17312">
            <w:pPr>
              <w:pStyle w:val="TAL"/>
              <w:rPr>
                <w:rFonts w:cs="Arial"/>
              </w:rPr>
            </w:pPr>
            <w:proofErr w:type="spellStart"/>
            <w:r>
              <w:rPr>
                <w:rFonts w:cs="Arial"/>
              </w:rPr>
              <w:t>isOrdered</w:t>
            </w:r>
            <w:proofErr w:type="spellEnd"/>
            <w:r>
              <w:rPr>
                <w:rFonts w:cs="Arial"/>
              </w:rPr>
              <w:t>: N/A</w:t>
            </w:r>
          </w:p>
          <w:p w14:paraId="1F3F7409" w14:textId="77777777" w:rsidR="00F17312" w:rsidRDefault="00F17312" w:rsidP="00F1731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0533A2F"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73EC10C3" w14:textId="77777777" w:rsidR="00F17312" w:rsidRDefault="00F17312" w:rsidP="00F1731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24BF410" w14:textId="77777777" w:rsidR="00F17312" w:rsidRDefault="00F17312" w:rsidP="00F17312">
            <w:pPr>
              <w:pStyle w:val="TAL"/>
            </w:pPr>
          </w:p>
        </w:tc>
      </w:tr>
      <w:tr w:rsidR="00F17312" w14:paraId="333F8FC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8D3FE" w14:textId="77777777" w:rsidR="00F17312" w:rsidRDefault="00F17312"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399B214" w14:textId="77777777" w:rsidR="00F17312" w:rsidRDefault="00F17312" w:rsidP="00F17312">
            <w:pPr>
              <w:pStyle w:val="TAL"/>
            </w:pPr>
            <w:r>
              <w:t>This indicates if EN-DC is allowed or prohibited.</w:t>
            </w:r>
          </w:p>
          <w:p w14:paraId="4A519E4E" w14:textId="77777777" w:rsidR="00F17312" w:rsidRDefault="00F17312" w:rsidP="00F17312">
            <w:pPr>
              <w:pStyle w:val="TAL"/>
            </w:pPr>
          </w:p>
          <w:p w14:paraId="3832E589" w14:textId="77777777" w:rsidR="00F17312" w:rsidRDefault="00F17312" w:rsidP="00F17312">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139C9263" w14:textId="77777777" w:rsidR="00F17312" w:rsidRDefault="00F17312" w:rsidP="00F17312">
            <w:pPr>
              <w:pStyle w:val="TAL"/>
            </w:pPr>
          </w:p>
          <w:p w14:paraId="78A89CBB" w14:textId="77777777" w:rsidR="00F17312" w:rsidRDefault="00F17312" w:rsidP="00F17312">
            <w:pPr>
              <w:pStyle w:val="TAL"/>
              <w:rPr>
                <w:lang w:eastAsia="zh-CN"/>
              </w:rPr>
            </w:pPr>
            <w:r>
              <w:t>If FALSE, EN-DC shall not be allowed.</w:t>
            </w:r>
          </w:p>
          <w:p w14:paraId="779197AF" w14:textId="77777777" w:rsidR="00F17312" w:rsidRDefault="00F17312" w:rsidP="00F17312">
            <w:pPr>
              <w:pStyle w:val="TAL"/>
              <w:rPr>
                <w:lang w:eastAsia="zh-CN"/>
              </w:rPr>
            </w:pPr>
          </w:p>
          <w:p w14:paraId="27750831" w14:textId="77777777" w:rsidR="00F17312" w:rsidRDefault="00F17312" w:rsidP="00F17312">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4FC7FDC4" w14:textId="77777777" w:rsidR="00F17312" w:rsidRDefault="00F17312" w:rsidP="00F17312">
            <w:pPr>
              <w:pStyle w:val="TAL"/>
              <w:rPr>
                <w:rFonts w:cs="Arial"/>
              </w:rPr>
            </w:pPr>
            <w:r>
              <w:rPr>
                <w:rFonts w:cs="Arial"/>
              </w:rPr>
              <w:t xml:space="preserve">type: </w:t>
            </w:r>
            <w:r>
              <w:rPr>
                <w:rFonts w:cs="Arial"/>
                <w:szCs w:val="18"/>
              </w:rPr>
              <w:t>Boolean</w:t>
            </w:r>
          </w:p>
          <w:p w14:paraId="465F2A5C" w14:textId="77777777" w:rsidR="00F17312" w:rsidRDefault="00F17312" w:rsidP="00F17312">
            <w:pPr>
              <w:pStyle w:val="TAL"/>
              <w:rPr>
                <w:rFonts w:cs="Arial"/>
              </w:rPr>
            </w:pPr>
            <w:r>
              <w:rPr>
                <w:rFonts w:cs="Arial"/>
              </w:rPr>
              <w:t>multiplicity: 1</w:t>
            </w:r>
          </w:p>
          <w:p w14:paraId="4BE8E350" w14:textId="77777777" w:rsidR="00F17312" w:rsidRDefault="00F17312" w:rsidP="00F17312">
            <w:pPr>
              <w:pStyle w:val="TAL"/>
              <w:rPr>
                <w:rFonts w:cs="Arial"/>
              </w:rPr>
            </w:pPr>
            <w:proofErr w:type="spellStart"/>
            <w:r>
              <w:rPr>
                <w:rFonts w:cs="Arial"/>
              </w:rPr>
              <w:t>isOrdered</w:t>
            </w:r>
            <w:proofErr w:type="spellEnd"/>
            <w:r>
              <w:rPr>
                <w:rFonts w:cs="Arial"/>
              </w:rPr>
              <w:t>: N/A</w:t>
            </w:r>
          </w:p>
          <w:p w14:paraId="40655060" w14:textId="77777777" w:rsidR="00F17312" w:rsidRDefault="00F17312" w:rsidP="00F17312">
            <w:pPr>
              <w:pStyle w:val="TAL"/>
              <w:rPr>
                <w:rFonts w:cs="Arial"/>
              </w:rPr>
            </w:pPr>
            <w:proofErr w:type="spellStart"/>
            <w:r>
              <w:rPr>
                <w:rFonts w:cs="Arial"/>
              </w:rPr>
              <w:t>isUnique</w:t>
            </w:r>
            <w:proofErr w:type="spellEnd"/>
            <w:r>
              <w:rPr>
                <w:rFonts w:cs="Arial"/>
              </w:rPr>
              <w:t>: N/A</w:t>
            </w:r>
          </w:p>
          <w:p w14:paraId="09C94453" w14:textId="77777777" w:rsidR="00F17312" w:rsidRDefault="00F17312" w:rsidP="00F17312">
            <w:pPr>
              <w:pStyle w:val="TAL"/>
              <w:rPr>
                <w:rFonts w:cs="Arial"/>
              </w:rPr>
            </w:pPr>
            <w:proofErr w:type="spellStart"/>
            <w:r>
              <w:rPr>
                <w:rFonts w:cs="Arial"/>
              </w:rPr>
              <w:t>defaultValue</w:t>
            </w:r>
            <w:proofErr w:type="spellEnd"/>
            <w:r>
              <w:rPr>
                <w:rFonts w:cs="Arial"/>
              </w:rPr>
              <w:t>: None</w:t>
            </w:r>
          </w:p>
          <w:p w14:paraId="094EE8A4" w14:textId="77777777" w:rsidR="00F17312" w:rsidRDefault="00F17312" w:rsidP="00F17312">
            <w:pPr>
              <w:pStyle w:val="TAL"/>
            </w:pPr>
            <w:proofErr w:type="spellStart"/>
            <w:r>
              <w:rPr>
                <w:rFonts w:cs="Arial"/>
                <w:szCs w:val="18"/>
              </w:rPr>
              <w:t>isNullable</w:t>
            </w:r>
            <w:proofErr w:type="spellEnd"/>
            <w:r>
              <w:rPr>
                <w:rFonts w:cs="Arial"/>
                <w:szCs w:val="18"/>
              </w:rPr>
              <w:t>: False</w:t>
            </w:r>
          </w:p>
        </w:tc>
      </w:tr>
      <w:tr w:rsidR="00F17312" w14:paraId="3E58DF2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C9C77" w14:textId="6544A6CA"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4F8B57C6" w14:textId="15BF8F2B" w:rsidR="00F17312" w:rsidRDefault="00F17312" w:rsidP="00F17312">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w:t>
            </w:r>
            <w:r w:rsidR="000E3CB5">
              <w:rPr>
                <w:rFonts w:ascii="Courier New" w:hAnsi="Courier New" w:cs="Courier New"/>
                <w:sz w:val="18"/>
              </w:rPr>
              <w:t>x2BlockList</w:t>
            </w:r>
            <w:r>
              <w:rPr>
                <w:rFonts w:ascii="Arial" w:hAnsi="Arial"/>
                <w:sz w:val="18"/>
              </w:rPr>
              <w:t xml:space="preserve">, the source node is: </w:t>
            </w:r>
          </w:p>
          <w:p w14:paraId="2FB318E7" w14:textId="77777777" w:rsidR="00F17312" w:rsidRDefault="00F17312" w:rsidP="00F17312">
            <w:pPr>
              <w:keepNext/>
              <w:keepLines/>
              <w:spacing w:after="0"/>
              <w:rPr>
                <w:rFonts w:ascii="Arial" w:hAnsi="Arial"/>
                <w:sz w:val="18"/>
              </w:rPr>
            </w:pPr>
          </w:p>
          <w:p w14:paraId="04CF24D2" w14:textId="77777777" w:rsidR="00F17312" w:rsidRDefault="00F17312" w:rsidP="00F17312">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9C44A08" w14:textId="77777777" w:rsidR="00F17312" w:rsidRDefault="00F17312" w:rsidP="00F17312">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A58E229" w14:textId="77777777" w:rsidR="00F17312" w:rsidRDefault="00F17312" w:rsidP="00F17312">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EE8FCC9" w14:textId="77777777" w:rsidR="00F17312" w:rsidRDefault="00F17312" w:rsidP="00F17312">
            <w:pPr>
              <w:keepNext/>
              <w:keepLines/>
              <w:spacing w:after="0"/>
              <w:rPr>
                <w:rFonts w:ascii="Arial" w:hAnsi="Arial"/>
                <w:sz w:val="18"/>
              </w:rPr>
            </w:pPr>
          </w:p>
          <w:p w14:paraId="2B368635" w14:textId="5843D1B7" w:rsidR="00F17312" w:rsidRDefault="00F17312" w:rsidP="00F17312">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sidR="000E3CB5">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sidR="005A448E">
              <w:rPr>
                <w:rFonts w:ascii="Courier New" w:hAnsi="Courier New" w:cs="Courier New"/>
                <w:snapToGrid w:val="0"/>
                <w:sz w:val="18"/>
              </w:rPr>
              <w:t>x2AllowList</w:t>
            </w:r>
            <w:r w:rsidR="005A448E">
              <w:rPr>
                <w:rFonts w:ascii="Arial" w:hAnsi="Arial"/>
                <w:sz w:val="18"/>
              </w:rPr>
              <w:t xml:space="preserve"> </w:t>
            </w:r>
            <w:r>
              <w:rPr>
                <w:rFonts w:ascii="Arial" w:hAnsi="Arial"/>
                <w:sz w:val="18"/>
              </w:rPr>
              <w:t>shall be treated as if it is absent.</w:t>
            </w:r>
          </w:p>
          <w:p w14:paraId="65C77B44" w14:textId="77777777" w:rsidR="00F17312" w:rsidRDefault="00F17312" w:rsidP="00F17312">
            <w:pPr>
              <w:keepNext/>
              <w:keepLines/>
              <w:spacing w:after="0"/>
              <w:rPr>
                <w:rFonts w:ascii="Arial" w:hAnsi="Arial"/>
                <w:sz w:val="18"/>
              </w:rPr>
            </w:pPr>
          </w:p>
          <w:p w14:paraId="30D0BBA4" w14:textId="77777777" w:rsidR="00F17312" w:rsidRDefault="00F17312" w:rsidP="00F17312">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52BB578C"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1A6EF2"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1F38FF"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DDA4483" w14:textId="77777777" w:rsidR="00F17312" w:rsidRDefault="00F17312" w:rsidP="00F1731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9832012" w14:textId="77777777" w:rsidR="00F17312" w:rsidRDefault="00F17312" w:rsidP="00F1731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6721B25" w14:textId="77777777" w:rsidR="00F17312" w:rsidRDefault="00F17312" w:rsidP="00F1731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28834A9" w14:textId="77777777" w:rsidR="00F17312" w:rsidRDefault="00F17312" w:rsidP="00F17312">
            <w:pPr>
              <w:pStyle w:val="TAL"/>
            </w:pPr>
            <w:proofErr w:type="spellStart"/>
            <w:r>
              <w:t>isNullable</w:t>
            </w:r>
            <w:proofErr w:type="spellEnd"/>
            <w:r>
              <w:t>: False</w:t>
            </w:r>
          </w:p>
        </w:tc>
      </w:tr>
      <w:tr w:rsidR="00F17312" w14:paraId="5829A3A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6D2DC" w14:textId="3CD14334" w:rsidR="00F17312" w:rsidRDefault="000E3CB5" w:rsidP="00F17312">
            <w:pPr>
              <w:pStyle w:val="Default"/>
              <w:rPr>
                <w:rFonts w:ascii="Courier New" w:hAnsi="Courier New" w:cs="Courier New"/>
                <w:sz w:val="18"/>
                <w:szCs w:val="18"/>
                <w:lang w:val="en-GB" w:eastAsia="zh-CN"/>
              </w:rPr>
            </w:pPr>
            <w:proofErr w:type="spellStart"/>
            <w:r>
              <w:rPr>
                <w:rFonts w:ascii="Courier" w:hAnsi="Courier"/>
                <w:sz w:val="18"/>
                <w:szCs w:val="18"/>
                <w:lang w:val="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842906" w14:textId="430C070B" w:rsidR="00F17312" w:rsidRDefault="00F17312" w:rsidP="00F17312">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w:t>
            </w:r>
            <w:r w:rsidR="000E3CB5">
              <w:rPr>
                <w:rFonts w:ascii="Courier New" w:hAnsi="Courier New" w:cs="Courier New"/>
                <w:sz w:val="18"/>
              </w:rPr>
              <w:t>xnBlockList</w:t>
            </w:r>
            <w:proofErr w:type="spellEnd"/>
            <w:r>
              <w:rPr>
                <w:rFonts w:ascii="Arial" w:hAnsi="Arial"/>
                <w:sz w:val="18"/>
              </w:rPr>
              <w:t xml:space="preserve">, the source node is: </w:t>
            </w:r>
          </w:p>
          <w:p w14:paraId="1026A2A0" w14:textId="77777777" w:rsidR="00F17312" w:rsidRDefault="00F17312" w:rsidP="00F17312">
            <w:pPr>
              <w:keepNext/>
              <w:keepLines/>
              <w:spacing w:after="0"/>
              <w:rPr>
                <w:rFonts w:ascii="Arial" w:hAnsi="Arial"/>
                <w:sz w:val="18"/>
              </w:rPr>
            </w:pPr>
          </w:p>
          <w:p w14:paraId="353986A1" w14:textId="77777777" w:rsidR="00F17312" w:rsidRDefault="00F17312" w:rsidP="00F17312">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7AEE924C" w14:textId="77777777" w:rsidR="00F17312" w:rsidRDefault="00F17312" w:rsidP="00F17312">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2D6F5636" w14:textId="77777777" w:rsidR="00F17312" w:rsidRDefault="00F17312" w:rsidP="00F17312">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234B1EF9" w14:textId="77777777" w:rsidR="00F17312" w:rsidRDefault="00F17312" w:rsidP="00F17312">
            <w:pPr>
              <w:keepNext/>
              <w:keepLines/>
              <w:spacing w:after="0"/>
              <w:rPr>
                <w:rFonts w:ascii="Arial" w:hAnsi="Arial"/>
                <w:sz w:val="18"/>
              </w:rPr>
            </w:pPr>
          </w:p>
          <w:p w14:paraId="13F009A1" w14:textId="33378CDF" w:rsidR="00F17312" w:rsidRDefault="00F17312" w:rsidP="00F17312">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sidR="000E3CB5">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sidR="000E3CB5">
              <w:rPr>
                <w:rFonts w:ascii="Courier New" w:hAnsi="Courier New" w:cs="Courier New"/>
                <w:snapToGrid w:val="0"/>
                <w:sz w:val="18"/>
              </w:rPr>
              <w:t>xnAllowList</w:t>
            </w:r>
            <w:proofErr w:type="spellEnd"/>
            <w:r w:rsidR="000E3CB5">
              <w:rPr>
                <w:rFonts w:ascii="Arial" w:hAnsi="Arial"/>
                <w:sz w:val="18"/>
              </w:rPr>
              <w:t xml:space="preserve"> </w:t>
            </w:r>
            <w:r>
              <w:rPr>
                <w:rFonts w:ascii="Arial" w:hAnsi="Arial"/>
                <w:sz w:val="18"/>
              </w:rPr>
              <w:t>shall be treated as if it is absent.</w:t>
            </w:r>
          </w:p>
          <w:p w14:paraId="7AAE30CA" w14:textId="77777777" w:rsidR="00F17312" w:rsidRDefault="00F17312" w:rsidP="00F17312">
            <w:pPr>
              <w:keepNext/>
              <w:keepLines/>
              <w:spacing w:after="0"/>
              <w:rPr>
                <w:rFonts w:ascii="Arial" w:hAnsi="Arial"/>
                <w:sz w:val="18"/>
              </w:rPr>
            </w:pPr>
          </w:p>
          <w:p w14:paraId="0792A448" w14:textId="77777777" w:rsidR="00F17312" w:rsidRDefault="00F17312" w:rsidP="00F17312">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FB50B0A"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7550E7"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2AD98B1" w14:textId="77777777" w:rsidR="00F17312" w:rsidRDefault="00F17312" w:rsidP="00F1731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8C791FE" w14:textId="77777777" w:rsidR="00F17312" w:rsidRDefault="00F17312" w:rsidP="00F1731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B38B95B" w14:textId="77777777" w:rsidR="00F17312" w:rsidRDefault="00F17312" w:rsidP="00F1731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A2BAA1B" w14:textId="77777777" w:rsidR="00F17312" w:rsidRDefault="00F17312" w:rsidP="00F17312">
            <w:pPr>
              <w:pStyle w:val="TAL"/>
            </w:pPr>
            <w:proofErr w:type="spellStart"/>
            <w:r>
              <w:t>isNullable</w:t>
            </w:r>
            <w:proofErr w:type="spellEnd"/>
            <w:r>
              <w:t>: False</w:t>
            </w:r>
          </w:p>
        </w:tc>
      </w:tr>
      <w:tr w:rsidR="00F17312" w14:paraId="716175E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903D5" w14:textId="75241815" w:rsidR="00F17312" w:rsidRDefault="000E3CB5" w:rsidP="00F17312">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4D94D001" w14:textId="04BCCC01" w:rsidR="00F17312" w:rsidRDefault="00F17312" w:rsidP="00F17312">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w:t>
            </w:r>
            <w:r w:rsidR="000E3CB5">
              <w:rPr>
                <w:rFonts w:ascii="Courier New" w:hAnsi="Courier New" w:cs="Courier New"/>
                <w:sz w:val="18"/>
              </w:rPr>
              <w:t>x2AllowList</w:t>
            </w:r>
            <w:r>
              <w:rPr>
                <w:rFonts w:ascii="Arial" w:hAnsi="Arial" w:cs="Arial"/>
                <w:sz w:val="18"/>
              </w:rPr>
              <w:t>, the source node is:</w:t>
            </w:r>
          </w:p>
          <w:p w14:paraId="60FC9718" w14:textId="77777777" w:rsidR="00F17312" w:rsidRDefault="00F17312" w:rsidP="00F17312">
            <w:pPr>
              <w:keepNext/>
              <w:keepLines/>
              <w:spacing w:after="0"/>
              <w:rPr>
                <w:rFonts w:ascii="Arial" w:hAnsi="Arial" w:cs="Arial"/>
                <w:sz w:val="18"/>
              </w:rPr>
            </w:pPr>
          </w:p>
          <w:p w14:paraId="553D60AA" w14:textId="77777777" w:rsidR="00F17312" w:rsidRDefault="00F17312" w:rsidP="00F17312">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EB237A5" w14:textId="59EAE4E7" w:rsidR="00F17312" w:rsidRDefault="00F17312" w:rsidP="00F17312">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sidR="000E3CB5">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060D7F46" w14:textId="77777777" w:rsidR="00F17312" w:rsidRDefault="00F17312" w:rsidP="00F17312">
            <w:pPr>
              <w:keepNext/>
              <w:keepLines/>
              <w:spacing w:after="0"/>
              <w:rPr>
                <w:rFonts w:ascii="Arial" w:hAnsi="Arial"/>
                <w:sz w:val="18"/>
              </w:rPr>
            </w:pPr>
          </w:p>
          <w:p w14:paraId="4ED85B19" w14:textId="77777777" w:rsidR="00F17312" w:rsidRDefault="00F17312" w:rsidP="00F17312">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5D2BB089"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06B88"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6CA3299"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603EA87" w14:textId="77777777" w:rsidR="00F17312" w:rsidRDefault="00F17312" w:rsidP="00F1731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F4919CE" w14:textId="77777777" w:rsidR="00F17312" w:rsidRDefault="00F17312" w:rsidP="00F1731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26FC8BB" w14:textId="77777777" w:rsidR="00F17312" w:rsidRDefault="00F17312" w:rsidP="00F1731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574800E" w14:textId="77777777" w:rsidR="00F17312" w:rsidRDefault="00F17312" w:rsidP="00F17312">
            <w:pPr>
              <w:pStyle w:val="TAL"/>
            </w:pPr>
            <w:proofErr w:type="spellStart"/>
            <w:r>
              <w:t>isNullable</w:t>
            </w:r>
            <w:proofErr w:type="spellEnd"/>
            <w:r>
              <w:t>: False</w:t>
            </w:r>
          </w:p>
        </w:tc>
      </w:tr>
      <w:tr w:rsidR="00F17312" w14:paraId="39DC4DD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5BA99" w14:textId="235C6802" w:rsidR="00F17312" w:rsidRDefault="000E3CB5" w:rsidP="00F17312">
            <w:pPr>
              <w:pStyle w:val="Default"/>
              <w:rPr>
                <w:rFonts w:ascii="Courier New" w:hAnsi="Courier New" w:cs="Courier New"/>
                <w:sz w:val="18"/>
                <w:szCs w:val="18"/>
                <w:lang w:val="en-GB" w:eastAsia="zh-CN"/>
              </w:rPr>
            </w:pPr>
            <w:proofErr w:type="spellStart"/>
            <w:r>
              <w:rPr>
                <w:rFonts w:ascii="Courier" w:hAnsi="Courier"/>
                <w:sz w:val="18"/>
                <w:szCs w:val="18"/>
                <w:lang w:val="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044DBB" w14:textId="2B0ED265" w:rsidR="00F17312" w:rsidRDefault="00F17312" w:rsidP="00F17312">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w:t>
            </w:r>
            <w:r w:rsidR="000E3CB5">
              <w:rPr>
                <w:rFonts w:ascii="Courier New" w:hAnsi="Courier New" w:cs="Courier New"/>
                <w:sz w:val="18"/>
              </w:rPr>
              <w:t>xnAllowList</w:t>
            </w:r>
            <w:proofErr w:type="spellEnd"/>
            <w:r>
              <w:rPr>
                <w:rFonts w:ascii="Arial" w:hAnsi="Arial" w:cs="Arial"/>
                <w:sz w:val="18"/>
              </w:rPr>
              <w:t>, the source node is:</w:t>
            </w:r>
          </w:p>
          <w:p w14:paraId="0826EA16" w14:textId="77777777" w:rsidR="00F17312" w:rsidRDefault="00F17312" w:rsidP="00F17312">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57EEF7BA" w14:textId="067262D6" w:rsidR="00F17312" w:rsidRDefault="00F17312" w:rsidP="00F17312">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sidR="000E3CB5">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05A27B15" w14:textId="77777777" w:rsidR="00F17312" w:rsidRDefault="00F17312" w:rsidP="00F17312">
            <w:pPr>
              <w:keepNext/>
              <w:keepLines/>
              <w:spacing w:after="0"/>
              <w:rPr>
                <w:rFonts w:ascii="Arial" w:hAnsi="Arial"/>
                <w:sz w:val="18"/>
              </w:rPr>
            </w:pPr>
          </w:p>
          <w:p w14:paraId="4558864E" w14:textId="77777777" w:rsidR="00F17312" w:rsidRDefault="00F17312" w:rsidP="00F17312">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0254895"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5E6BB2"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E567755" w14:textId="77777777" w:rsidR="00F17312" w:rsidRDefault="00F17312" w:rsidP="00F1731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62CF8C1" w14:textId="77777777" w:rsidR="00F17312" w:rsidRDefault="00F17312" w:rsidP="00F1731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64FEE24" w14:textId="77777777" w:rsidR="00F17312" w:rsidRDefault="00F17312" w:rsidP="00F1731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36F8F62" w14:textId="77777777" w:rsidR="00F17312" w:rsidRDefault="00F17312" w:rsidP="00F17312">
            <w:pPr>
              <w:pStyle w:val="TAL"/>
            </w:pPr>
            <w:proofErr w:type="spellStart"/>
            <w:r>
              <w:t>isNullable</w:t>
            </w:r>
            <w:proofErr w:type="spellEnd"/>
            <w:r>
              <w:t>: False</w:t>
            </w:r>
          </w:p>
        </w:tc>
      </w:tr>
      <w:tr w:rsidR="00F17312" w14:paraId="629E697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2DD2A" w14:textId="6D466044" w:rsidR="00F17312" w:rsidRDefault="000E3CB5" w:rsidP="00F17312">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2A0B669B" w14:textId="3FE7F735" w:rsidR="00F17312" w:rsidRDefault="00F17312" w:rsidP="00F17312">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w:t>
            </w:r>
            <w:r w:rsidR="000E3CB5">
              <w:rPr>
                <w:rFonts w:ascii="Courier New" w:hAnsi="Courier New" w:cs="Courier New"/>
                <w:sz w:val="18"/>
              </w:rPr>
              <w:t>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126C13B1" w14:textId="77777777" w:rsidR="00F17312" w:rsidRDefault="00F17312" w:rsidP="00F17312">
            <w:pPr>
              <w:keepNext/>
              <w:keepLines/>
              <w:spacing w:after="0"/>
              <w:rPr>
                <w:rFonts w:ascii="Arial" w:hAnsi="Arial"/>
                <w:sz w:val="18"/>
              </w:rPr>
            </w:pPr>
          </w:p>
          <w:p w14:paraId="573C166F" w14:textId="77777777" w:rsidR="00F17312" w:rsidRDefault="00F17312" w:rsidP="00F17312">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73595D0"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C11F36"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D71B82"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B47093E" w14:textId="77777777" w:rsidR="00F17312" w:rsidRDefault="00F17312" w:rsidP="00F1731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F3A6026" w14:textId="77777777" w:rsidR="00F17312" w:rsidRDefault="00F17312" w:rsidP="00F1731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D87565D" w14:textId="77777777" w:rsidR="00F17312" w:rsidRDefault="00F17312" w:rsidP="00F1731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C090F57" w14:textId="77777777" w:rsidR="00F17312" w:rsidRDefault="00F17312" w:rsidP="00F17312">
            <w:pPr>
              <w:pStyle w:val="TAL"/>
            </w:pPr>
            <w:proofErr w:type="spellStart"/>
            <w:r>
              <w:t>isNullable</w:t>
            </w:r>
            <w:proofErr w:type="spellEnd"/>
            <w:r>
              <w:t>: False</w:t>
            </w:r>
          </w:p>
        </w:tc>
      </w:tr>
      <w:tr w:rsidR="00F17312" w14:paraId="155C406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1443C" w14:textId="41037250" w:rsidR="00F17312" w:rsidRDefault="000E3CB5" w:rsidP="00F17312">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4CE3A69C" w14:textId="3C453A88" w:rsidR="00F17312" w:rsidRDefault="00F17312" w:rsidP="00F17312">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w:t>
            </w:r>
            <w:r w:rsidR="000E3CB5">
              <w:rPr>
                <w:rFonts w:ascii="Courier New" w:hAnsi="Courier New" w:cs="Courier New"/>
                <w:sz w:val="18"/>
              </w:rPr>
              <w:t>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547B8F67" w14:textId="77777777" w:rsidR="00F17312" w:rsidRDefault="00F17312" w:rsidP="00F17312">
            <w:pPr>
              <w:keepNext/>
              <w:keepLines/>
              <w:spacing w:after="0"/>
              <w:rPr>
                <w:rFonts w:ascii="Arial" w:hAnsi="Arial"/>
                <w:sz w:val="18"/>
              </w:rPr>
            </w:pPr>
          </w:p>
          <w:p w14:paraId="23394F5E" w14:textId="77777777" w:rsidR="00F17312" w:rsidRDefault="00F17312" w:rsidP="00F17312">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8A680AB" w14:textId="77777777" w:rsidR="00F17312" w:rsidRDefault="00F17312" w:rsidP="00F1731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310D0" w14:textId="77777777" w:rsidR="00F17312" w:rsidRDefault="00F17312" w:rsidP="00F1731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8C8DC98"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CC395AC" w14:textId="77777777" w:rsidR="00F17312" w:rsidRDefault="00F17312" w:rsidP="00F1731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651DB3F" w14:textId="77777777" w:rsidR="00F17312" w:rsidRDefault="00F17312" w:rsidP="00F1731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D54F214" w14:textId="77777777" w:rsidR="00F17312" w:rsidRDefault="00F17312" w:rsidP="00F1731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ED7BC36" w14:textId="77777777" w:rsidR="00F17312" w:rsidRDefault="00F17312" w:rsidP="00F17312">
            <w:pPr>
              <w:pStyle w:val="TAL"/>
            </w:pPr>
            <w:proofErr w:type="spellStart"/>
            <w:r>
              <w:t>isNullable</w:t>
            </w:r>
            <w:proofErr w:type="spellEnd"/>
            <w:r>
              <w:t>: False</w:t>
            </w:r>
          </w:p>
        </w:tc>
      </w:tr>
      <w:tr w:rsidR="00F17312" w14:paraId="1FCF97D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E9E23"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A5507A" w14:textId="77777777" w:rsidR="00F17312" w:rsidRDefault="00F17312" w:rsidP="00F17312">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750D0ECA" w14:textId="77777777" w:rsidR="00F17312" w:rsidRDefault="00F17312" w:rsidP="00F17312">
            <w:pPr>
              <w:keepNext/>
              <w:keepLines/>
              <w:spacing w:after="0"/>
            </w:pPr>
          </w:p>
          <w:p w14:paraId="10FD5D9D" w14:textId="77777777" w:rsidR="00F17312" w:rsidRDefault="00F17312" w:rsidP="00F1731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62FCF7D2" w14:textId="77777777" w:rsidR="00F17312" w:rsidRDefault="00F17312" w:rsidP="00F17312">
            <w:pPr>
              <w:pStyle w:val="TAL"/>
              <w:rPr>
                <w:lang w:eastAsia="zh-CN"/>
              </w:rPr>
            </w:pPr>
            <w:r>
              <w:t>type</w:t>
            </w:r>
            <w:r>
              <w:rPr>
                <w:lang w:eastAsia="zh-CN"/>
              </w:rPr>
              <w:t xml:space="preserve">: </w:t>
            </w:r>
            <w:proofErr w:type="spellStart"/>
            <w:r>
              <w:rPr>
                <w:lang w:eastAsia="zh-CN"/>
              </w:rPr>
              <w:t>tceIDMappingInfo</w:t>
            </w:r>
            <w:proofErr w:type="spellEnd"/>
          </w:p>
          <w:p w14:paraId="1DBC1E70" w14:textId="77777777" w:rsidR="00F17312" w:rsidRDefault="00F17312" w:rsidP="00F17312">
            <w:pPr>
              <w:pStyle w:val="TAL"/>
            </w:pPr>
            <w:r>
              <w:t xml:space="preserve">multiplicity: </w:t>
            </w:r>
            <w:proofErr w:type="gramStart"/>
            <w:r>
              <w:rPr>
                <w:szCs w:val="18"/>
              </w:rPr>
              <w:t>1..</w:t>
            </w:r>
            <w:proofErr w:type="gramEnd"/>
            <w:r>
              <w:rPr>
                <w:szCs w:val="18"/>
              </w:rPr>
              <w:t>*</w:t>
            </w:r>
          </w:p>
          <w:p w14:paraId="54E87EC9" w14:textId="77777777" w:rsidR="00F17312" w:rsidRDefault="00F17312" w:rsidP="00F17312">
            <w:pPr>
              <w:pStyle w:val="TAL"/>
            </w:pPr>
            <w:proofErr w:type="spellStart"/>
            <w:r>
              <w:t>isOrdered</w:t>
            </w:r>
            <w:proofErr w:type="spellEnd"/>
            <w:r>
              <w:t>: N/A</w:t>
            </w:r>
          </w:p>
          <w:p w14:paraId="7654C586" w14:textId="77777777" w:rsidR="00F17312" w:rsidRDefault="00F17312" w:rsidP="00F17312">
            <w:pPr>
              <w:pStyle w:val="TAL"/>
            </w:pPr>
            <w:proofErr w:type="spellStart"/>
            <w:r>
              <w:t>isUnique</w:t>
            </w:r>
            <w:proofErr w:type="spellEnd"/>
            <w:r>
              <w:t>: N/A</w:t>
            </w:r>
          </w:p>
          <w:p w14:paraId="2D2AA416" w14:textId="77777777" w:rsidR="00F17312" w:rsidRDefault="00F17312" w:rsidP="00F17312">
            <w:pPr>
              <w:pStyle w:val="TAL"/>
            </w:pPr>
            <w:proofErr w:type="spellStart"/>
            <w:r>
              <w:t>defaultValue</w:t>
            </w:r>
            <w:proofErr w:type="spellEnd"/>
            <w:r>
              <w:t>: None</w:t>
            </w:r>
          </w:p>
          <w:p w14:paraId="57E5A3F3" w14:textId="77777777" w:rsidR="00F17312" w:rsidRDefault="00F17312" w:rsidP="00F17312">
            <w:pPr>
              <w:keepNext/>
              <w:keepLines/>
              <w:spacing w:after="0"/>
              <w:rPr>
                <w:rFonts w:ascii="Arial" w:hAnsi="Arial"/>
                <w:sz w:val="18"/>
              </w:rPr>
            </w:pPr>
            <w:proofErr w:type="spellStart"/>
            <w:r>
              <w:t>isNullable</w:t>
            </w:r>
            <w:proofErr w:type="spellEnd"/>
            <w:r>
              <w:t>: False</w:t>
            </w:r>
          </w:p>
        </w:tc>
      </w:tr>
      <w:tr w:rsidR="00F17312" w14:paraId="5C282C6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FEE09"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A5BC98D" w14:textId="77777777" w:rsidR="00F17312" w:rsidRDefault="00F17312" w:rsidP="00F17312">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E5010D8" w14:textId="77777777" w:rsidR="00F17312" w:rsidRDefault="00F17312" w:rsidP="00F17312">
            <w:pPr>
              <w:pStyle w:val="TAL"/>
              <w:rPr>
                <w:lang w:eastAsia="zh-CN"/>
              </w:rPr>
            </w:pPr>
            <w:r>
              <w:t>type</w:t>
            </w:r>
            <w:r>
              <w:rPr>
                <w:lang w:eastAsia="zh-CN"/>
              </w:rPr>
              <w:t>: String</w:t>
            </w:r>
          </w:p>
          <w:p w14:paraId="40A31A84" w14:textId="77777777" w:rsidR="00F17312" w:rsidRDefault="00F17312" w:rsidP="00F17312">
            <w:pPr>
              <w:pStyle w:val="TAL"/>
            </w:pPr>
            <w:r>
              <w:t xml:space="preserve">multiplicity: </w:t>
            </w:r>
            <w:r>
              <w:rPr>
                <w:szCs w:val="18"/>
              </w:rPr>
              <w:t>1</w:t>
            </w:r>
          </w:p>
          <w:p w14:paraId="4C3D10F2" w14:textId="77777777" w:rsidR="00F17312" w:rsidRDefault="00F17312" w:rsidP="00F17312">
            <w:pPr>
              <w:pStyle w:val="TAL"/>
            </w:pPr>
            <w:proofErr w:type="spellStart"/>
            <w:r>
              <w:t>isOrdered</w:t>
            </w:r>
            <w:proofErr w:type="spellEnd"/>
            <w:r>
              <w:t>: N/A</w:t>
            </w:r>
          </w:p>
          <w:p w14:paraId="5DBFE955" w14:textId="77777777" w:rsidR="00F17312" w:rsidRDefault="00F17312" w:rsidP="00F17312">
            <w:pPr>
              <w:pStyle w:val="TAL"/>
            </w:pPr>
            <w:proofErr w:type="spellStart"/>
            <w:r>
              <w:t>isUnique</w:t>
            </w:r>
            <w:proofErr w:type="spellEnd"/>
            <w:r>
              <w:t>: N/A</w:t>
            </w:r>
          </w:p>
          <w:p w14:paraId="26673E6B" w14:textId="77777777" w:rsidR="00F17312" w:rsidRDefault="00F17312" w:rsidP="00F17312">
            <w:pPr>
              <w:pStyle w:val="TAL"/>
            </w:pPr>
            <w:proofErr w:type="spellStart"/>
            <w:r>
              <w:t>defaultValue</w:t>
            </w:r>
            <w:proofErr w:type="spellEnd"/>
            <w:r>
              <w:t>: None</w:t>
            </w:r>
          </w:p>
          <w:p w14:paraId="61D24EDC" w14:textId="77777777" w:rsidR="00F17312" w:rsidRDefault="00F17312" w:rsidP="00F17312">
            <w:pPr>
              <w:keepNext/>
              <w:keepLines/>
              <w:spacing w:after="0"/>
              <w:rPr>
                <w:rFonts w:ascii="Arial" w:hAnsi="Arial"/>
                <w:sz w:val="18"/>
              </w:rPr>
            </w:pPr>
            <w:proofErr w:type="spellStart"/>
            <w:r>
              <w:t>isNullable</w:t>
            </w:r>
            <w:proofErr w:type="spellEnd"/>
            <w:r>
              <w:t>: False</w:t>
            </w:r>
          </w:p>
        </w:tc>
      </w:tr>
      <w:tr w:rsidR="00F17312" w14:paraId="27320C5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C6D7F"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5416134" w14:textId="77777777" w:rsidR="00F17312" w:rsidRDefault="00F17312" w:rsidP="00F17312">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83AC6FB" w14:textId="77777777" w:rsidR="00F17312" w:rsidRDefault="00F17312" w:rsidP="00F17312">
            <w:pPr>
              <w:pStyle w:val="TAL"/>
              <w:rPr>
                <w:lang w:eastAsia="zh-CN"/>
              </w:rPr>
            </w:pPr>
            <w:r>
              <w:t>type</w:t>
            </w:r>
            <w:r>
              <w:rPr>
                <w:lang w:eastAsia="zh-CN"/>
              </w:rPr>
              <w:t>: Integer</w:t>
            </w:r>
          </w:p>
          <w:p w14:paraId="41F062C6" w14:textId="77777777" w:rsidR="00F17312" w:rsidRDefault="00F17312" w:rsidP="00F17312">
            <w:pPr>
              <w:pStyle w:val="TAL"/>
            </w:pPr>
            <w:r>
              <w:t xml:space="preserve">multiplicity: </w:t>
            </w:r>
            <w:r>
              <w:rPr>
                <w:szCs w:val="18"/>
              </w:rPr>
              <w:t>1</w:t>
            </w:r>
          </w:p>
          <w:p w14:paraId="3E0A2CBB" w14:textId="77777777" w:rsidR="00F17312" w:rsidRDefault="00F17312" w:rsidP="00F17312">
            <w:pPr>
              <w:pStyle w:val="TAL"/>
            </w:pPr>
            <w:proofErr w:type="spellStart"/>
            <w:r>
              <w:t>isOrdered</w:t>
            </w:r>
            <w:proofErr w:type="spellEnd"/>
            <w:r>
              <w:t>: N/A</w:t>
            </w:r>
          </w:p>
          <w:p w14:paraId="2762E3DE" w14:textId="77777777" w:rsidR="00F17312" w:rsidRDefault="00F17312" w:rsidP="00F17312">
            <w:pPr>
              <w:pStyle w:val="TAL"/>
            </w:pPr>
            <w:proofErr w:type="spellStart"/>
            <w:r>
              <w:t>isUnique</w:t>
            </w:r>
            <w:proofErr w:type="spellEnd"/>
            <w:r>
              <w:t>: N/A</w:t>
            </w:r>
          </w:p>
          <w:p w14:paraId="17CC7EA3" w14:textId="77777777" w:rsidR="00F17312" w:rsidRDefault="00F17312" w:rsidP="00F17312">
            <w:pPr>
              <w:pStyle w:val="TAL"/>
            </w:pPr>
            <w:proofErr w:type="spellStart"/>
            <w:r>
              <w:t>defaultValue</w:t>
            </w:r>
            <w:proofErr w:type="spellEnd"/>
            <w:r>
              <w:t>: None</w:t>
            </w:r>
          </w:p>
          <w:p w14:paraId="1B22F587" w14:textId="77777777" w:rsidR="00F17312" w:rsidRDefault="00F17312" w:rsidP="00F17312">
            <w:pPr>
              <w:keepNext/>
              <w:keepLines/>
              <w:spacing w:after="0"/>
              <w:rPr>
                <w:rFonts w:ascii="Arial" w:hAnsi="Arial"/>
                <w:sz w:val="18"/>
              </w:rPr>
            </w:pPr>
            <w:proofErr w:type="spellStart"/>
            <w:r>
              <w:t>isNullable</w:t>
            </w:r>
            <w:proofErr w:type="spellEnd"/>
            <w:r>
              <w:t>: False</w:t>
            </w:r>
          </w:p>
        </w:tc>
      </w:tr>
      <w:tr w:rsidR="00F17312" w14:paraId="14AAA2C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14133"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EFF0D35" w14:textId="77777777" w:rsidR="00F17312" w:rsidRDefault="00F17312" w:rsidP="00F17312">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9AA6F43" w14:textId="77777777" w:rsidR="00F17312" w:rsidRDefault="00F17312" w:rsidP="00F17312">
            <w:pPr>
              <w:pStyle w:val="TAL"/>
            </w:pPr>
            <w:r>
              <w:t xml:space="preserve">Type: </w:t>
            </w:r>
            <w:proofErr w:type="spellStart"/>
            <w:r>
              <w:t>PLMNId</w:t>
            </w:r>
            <w:proofErr w:type="spellEnd"/>
          </w:p>
          <w:p w14:paraId="5A7B4258" w14:textId="77777777" w:rsidR="00F17312" w:rsidRDefault="00F17312" w:rsidP="00F17312">
            <w:pPr>
              <w:pStyle w:val="TAL"/>
            </w:pPr>
            <w:r>
              <w:t>multiplicity: 1</w:t>
            </w:r>
          </w:p>
          <w:p w14:paraId="45ACFE1D" w14:textId="77777777" w:rsidR="00F17312" w:rsidRDefault="00F17312" w:rsidP="00F17312">
            <w:pPr>
              <w:pStyle w:val="TAL"/>
            </w:pPr>
            <w:proofErr w:type="spellStart"/>
            <w:r>
              <w:t>isOrdered</w:t>
            </w:r>
            <w:proofErr w:type="spellEnd"/>
            <w:r>
              <w:t>: N/A</w:t>
            </w:r>
          </w:p>
          <w:p w14:paraId="189D77B4" w14:textId="77777777" w:rsidR="00F17312" w:rsidRDefault="00F17312" w:rsidP="00F17312">
            <w:pPr>
              <w:pStyle w:val="TAL"/>
            </w:pPr>
            <w:proofErr w:type="spellStart"/>
            <w:r>
              <w:t>isUnique</w:t>
            </w:r>
            <w:proofErr w:type="spellEnd"/>
            <w:r>
              <w:t>: N/A</w:t>
            </w:r>
          </w:p>
          <w:p w14:paraId="6C05EDB5" w14:textId="77777777" w:rsidR="00F17312" w:rsidRDefault="00F17312" w:rsidP="00F17312">
            <w:pPr>
              <w:pStyle w:val="TAL"/>
            </w:pPr>
            <w:proofErr w:type="spellStart"/>
            <w:r>
              <w:t>defaultValue</w:t>
            </w:r>
            <w:proofErr w:type="spellEnd"/>
            <w:r>
              <w:t>: None</w:t>
            </w:r>
          </w:p>
          <w:p w14:paraId="3A7D373C" w14:textId="77777777" w:rsidR="00F17312" w:rsidRDefault="00F17312" w:rsidP="00F17312">
            <w:pPr>
              <w:pStyle w:val="TAL"/>
            </w:pPr>
            <w:proofErr w:type="spellStart"/>
            <w:r>
              <w:t>isNullable</w:t>
            </w:r>
            <w:proofErr w:type="spellEnd"/>
            <w:r>
              <w:t>: False</w:t>
            </w:r>
          </w:p>
          <w:p w14:paraId="70BCC3A6" w14:textId="77777777" w:rsidR="00F17312" w:rsidRDefault="00F17312" w:rsidP="00F17312">
            <w:pPr>
              <w:keepNext/>
              <w:keepLines/>
              <w:spacing w:after="0"/>
              <w:rPr>
                <w:rFonts w:ascii="Arial" w:hAnsi="Arial"/>
                <w:sz w:val="18"/>
              </w:rPr>
            </w:pPr>
          </w:p>
        </w:tc>
      </w:tr>
      <w:tr w:rsidR="00F17312" w14:paraId="5A4A69E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28BDE" w14:textId="77777777" w:rsidR="00F17312" w:rsidRDefault="00F17312" w:rsidP="00F17312">
            <w:pPr>
              <w:pStyle w:val="Default"/>
              <w:rPr>
                <w:rFonts w:ascii="Courier New" w:hAnsi="Courier New" w:cs="Courier New"/>
                <w:sz w:val="18"/>
                <w:szCs w:val="18"/>
                <w:lang w:val="en-GB"/>
              </w:rPr>
            </w:pPr>
            <w:proofErr w:type="spellStart"/>
            <w:r>
              <w:rPr>
                <w:rFonts w:ascii="Courier New" w:hAnsi="Courier New" w:cs="Courier New"/>
                <w:sz w:val="18"/>
                <w:szCs w:val="18"/>
                <w:lang w:val="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B2CC7F9" w14:textId="77777777" w:rsidR="00F17312" w:rsidRDefault="00F17312" w:rsidP="00F17312">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0006CE8" w14:textId="77777777" w:rsidR="00F17312" w:rsidRDefault="00F17312" w:rsidP="00F17312">
            <w:pPr>
              <w:keepNext/>
              <w:keepLines/>
              <w:spacing w:after="0"/>
              <w:rPr>
                <w:rFonts w:ascii="Arial" w:eastAsia="等线" w:hAnsi="Arial"/>
                <w:sz w:val="18"/>
              </w:rPr>
            </w:pPr>
          </w:p>
          <w:p w14:paraId="6B5EC4C3" w14:textId="77777777" w:rsidR="00F17312" w:rsidRDefault="00F17312" w:rsidP="00F17312">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w:t>
            </w:r>
            <w:proofErr w:type="spellStart"/>
            <w:r>
              <w:rPr>
                <w:rFonts w:ascii="Arial" w:eastAsia="等线" w:hAnsi="Arial"/>
                <w:sz w:val="18"/>
              </w:rPr>
              <w:t>NRCellCU</w:t>
            </w:r>
            <w:proofErr w:type="spellEnd"/>
            <w:r>
              <w:rPr>
                <w:rFonts w:ascii="Arial" w:eastAsia="等线" w:hAnsi="Arial"/>
                <w:sz w:val="18"/>
              </w:rPr>
              <w:t xml:space="preserve"> of the </w:t>
            </w:r>
            <w:proofErr w:type="spellStart"/>
            <w:r>
              <w:rPr>
                <w:rFonts w:ascii="Arial" w:eastAsia="等线" w:hAnsi="Arial"/>
                <w:sz w:val="18"/>
              </w:rPr>
              <w:t>NRCellRelation</w:t>
            </w:r>
            <w:proofErr w:type="spellEnd"/>
            <w:r>
              <w:rPr>
                <w:rFonts w:ascii="Arial" w:eastAsia="等线" w:hAnsi="Arial"/>
                <w:sz w:val="18"/>
              </w:rPr>
              <w:t xml:space="preserve">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w:t>
            </w:r>
            <w:proofErr w:type="spellStart"/>
            <w:r>
              <w:rPr>
                <w:rFonts w:ascii="Arial" w:eastAsia="等线" w:hAnsi="Arial"/>
                <w:sz w:val="18"/>
              </w:rPr>
              <w:t>NRCellRelation</w:t>
            </w:r>
            <w:proofErr w:type="spellEnd"/>
            <w:r>
              <w:rPr>
                <w:rFonts w:ascii="Arial" w:eastAsia="等线" w:hAnsi="Arial"/>
                <w:sz w:val="18"/>
              </w:rPr>
              <w:t xml:space="preserve">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2DAF6DCB" w14:textId="77777777" w:rsidR="00F17312" w:rsidRDefault="00F17312" w:rsidP="00F17312">
            <w:pPr>
              <w:keepNext/>
              <w:keepLines/>
              <w:spacing w:after="0"/>
              <w:rPr>
                <w:rFonts w:ascii="Arial" w:eastAsia="等线" w:hAnsi="Arial"/>
                <w:sz w:val="18"/>
              </w:rPr>
            </w:pPr>
          </w:p>
          <w:p w14:paraId="3E13CF73" w14:textId="77777777" w:rsidR="00F17312" w:rsidRDefault="00F17312" w:rsidP="00F17312">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90A4C4A" w14:textId="77777777" w:rsidR="00F17312" w:rsidRDefault="00F17312" w:rsidP="00F17312">
            <w:pPr>
              <w:keepNext/>
              <w:keepLines/>
              <w:spacing w:after="0"/>
              <w:rPr>
                <w:rFonts w:ascii="Arial" w:eastAsia="等线" w:hAnsi="Arial"/>
                <w:sz w:val="18"/>
              </w:rPr>
            </w:pPr>
          </w:p>
          <w:p w14:paraId="3B1D80BC" w14:textId="77777777" w:rsidR="00F17312" w:rsidRDefault="00F17312" w:rsidP="00F17312">
            <w:pPr>
              <w:keepNext/>
              <w:keepLines/>
              <w:spacing w:after="0"/>
              <w:rPr>
                <w:rFonts w:ascii="Arial" w:eastAsia="等线" w:hAnsi="Arial"/>
                <w:sz w:val="18"/>
              </w:rPr>
            </w:pPr>
            <w:proofErr w:type="spellStart"/>
            <w:r>
              <w:rPr>
                <w:rFonts w:ascii="Arial" w:eastAsia="等线" w:hAnsi="Arial"/>
                <w:sz w:val="18"/>
              </w:rPr>
              <w:t>allowedValues</w:t>
            </w:r>
            <w:proofErr w:type="spellEnd"/>
            <w:r>
              <w:rPr>
                <w:rFonts w:ascii="Arial" w:eastAsia="等线" w:hAnsi="Arial"/>
                <w:sz w:val="18"/>
              </w:rPr>
              <w:t>: TRUE,FALSE</w:t>
            </w:r>
          </w:p>
          <w:p w14:paraId="75E07B91" w14:textId="77777777" w:rsidR="00F17312" w:rsidRDefault="00F17312" w:rsidP="00F17312">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FF1709F" w14:textId="77777777" w:rsidR="00F17312" w:rsidRDefault="00F17312" w:rsidP="00F17312">
            <w:pPr>
              <w:keepNext/>
              <w:keepLines/>
              <w:spacing w:after="0"/>
              <w:rPr>
                <w:rFonts w:ascii="Arial" w:eastAsia="等线" w:hAnsi="Arial"/>
                <w:sz w:val="18"/>
              </w:rPr>
            </w:pPr>
            <w:r>
              <w:rPr>
                <w:rFonts w:ascii="Arial" w:eastAsia="等线" w:hAnsi="Arial"/>
                <w:sz w:val="18"/>
              </w:rPr>
              <w:t>type: Boolean</w:t>
            </w:r>
          </w:p>
          <w:p w14:paraId="2C7A62D9" w14:textId="77777777" w:rsidR="00F17312" w:rsidRDefault="00F17312" w:rsidP="00F17312">
            <w:pPr>
              <w:keepNext/>
              <w:keepLines/>
              <w:spacing w:after="0"/>
              <w:rPr>
                <w:rFonts w:ascii="Arial" w:eastAsia="等线" w:hAnsi="Arial"/>
                <w:sz w:val="18"/>
              </w:rPr>
            </w:pPr>
            <w:r>
              <w:rPr>
                <w:rFonts w:ascii="Arial" w:eastAsia="等线" w:hAnsi="Arial"/>
                <w:sz w:val="18"/>
              </w:rPr>
              <w:t>multiplicity: 1</w:t>
            </w:r>
          </w:p>
          <w:p w14:paraId="6E2EE590" w14:textId="77777777" w:rsidR="00F17312" w:rsidRDefault="00F17312" w:rsidP="00F17312">
            <w:pPr>
              <w:keepNext/>
              <w:keepLines/>
              <w:spacing w:after="0"/>
              <w:rPr>
                <w:rFonts w:ascii="Arial" w:eastAsia="等线" w:hAnsi="Arial"/>
                <w:sz w:val="18"/>
              </w:rPr>
            </w:pPr>
            <w:proofErr w:type="spellStart"/>
            <w:r>
              <w:rPr>
                <w:rFonts w:ascii="Arial" w:eastAsia="等线" w:hAnsi="Arial"/>
                <w:sz w:val="18"/>
              </w:rPr>
              <w:t>isOrdered</w:t>
            </w:r>
            <w:proofErr w:type="spellEnd"/>
            <w:r>
              <w:rPr>
                <w:rFonts w:ascii="Arial" w:eastAsia="等线" w:hAnsi="Arial"/>
                <w:sz w:val="18"/>
              </w:rPr>
              <w:t>: N/A</w:t>
            </w:r>
          </w:p>
          <w:p w14:paraId="1829B123" w14:textId="77777777" w:rsidR="00F17312" w:rsidRDefault="00F17312" w:rsidP="00F17312">
            <w:pPr>
              <w:keepNext/>
              <w:keepLines/>
              <w:spacing w:after="0"/>
              <w:rPr>
                <w:rFonts w:ascii="Arial" w:eastAsia="等线" w:hAnsi="Arial"/>
                <w:sz w:val="18"/>
              </w:rPr>
            </w:pPr>
            <w:proofErr w:type="spellStart"/>
            <w:r>
              <w:rPr>
                <w:rFonts w:ascii="Arial" w:eastAsia="等线" w:hAnsi="Arial"/>
                <w:sz w:val="18"/>
              </w:rPr>
              <w:t>isUnique</w:t>
            </w:r>
            <w:proofErr w:type="spellEnd"/>
            <w:r>
              <w:rPr>
                <w:rFonts w:ascii="Arial" w:eastAsia="等线" w:hAnsi="Arial"/>
                <w:sz w:val="18"/>
              </w:rPr>
              <w:t>: N/A</w:t>
            </w:r>
          </w:p>
          <w:p w14:paraId="127D4DE1" w14:textId="77777777" w:rsidR="00F17312" w:rsidRDefault="00F17312" w:rsidP="00F17312">
            <w:pPr>
              <w:keepNext/>
              <w:keepLines/>
              <w:spacing w:after="0"/>
              <w:rPr>
                <w:rFonts w:ascii="Arial" w:eastAsia="等线" w:hAnsi="Arial"/>
                <w:sz w:val="18"/>
              </w:rPr>
            </w:pPr>
            <w:proofErr w:type="spellStart"/>
            <w:r>
              <w:rPr>
                <w:rFonts w:ascii="Arial" w:eastAsia="等线" w:hAnsi="Arial"/>
                <w:sz w:val="18"/>
              </w:rPr>
              <w:t>defaultValue</w:t>
            </w:r>
            <w:proofErr w:type="spellEnd"/>
            <w:r>
              <w:rPr>
                <w:rFonts w:ascii="Arial" w:eastAsia="等线" w:hAnsi="Arial"/>
                <w:sz w:val="18"/>
              </w:rPr>
              <w:t>: None</w:t>
            </w:r>
          </w:p>
          <w:p w14:paraId="6C21731F" w14:textId="77777777" w:rsidR="00F17312" w:rsidRDefault="00F17312" w:rsidP="00F17312">
            <w:pPr>
              <w:pStyle w:val="TAL"/>
            </w:pPr>
            <w:proofErr w:type="spellStart"/>
            <w:r>
              <w:rPr>
                <w:rFonts w:eastAsia="等线"/>
              </w:rPr>
              <w:t>isNullable</w:t>
            </w:r>
            <w:proofErr w:type="spellEnd"/>
            <w:r>
              <w:rPr>
                <w:rFonts w:eastAsia="等线"/>
              </w:rPr>
              <w:t>: False</w:t>
            </w:r>
          </w:p>
        </w:tc>
      </w:tr>
      <w:tr w:rsidR="00F17312" w14:paraId="1B4C2DCD" w14:textId="77777777" w:rsidTr="0028449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3CE275F" w14:textId="77777777" w:rsidR="00F17312" w:rsidRDefault="00F17312" w:rsidP="00F17312">
            <w:pPr>
              <w:pStyle w:val="TAN"/>
            </w:pPr>
            <w:r>
              <w:t>NOTE 1: Void</w:t>
            </w:r>
          </w:p>
          <w:p w14:paraId="46C960E5" w14:textId="49F7439C" w:rsidR="00F17312" w:rsidRDefault="00F17312" w:rsidP="00F17312">
            <w:pPr>
              <w:pStyle w:val="TAN"/>
            </w:pPr>
            <w:r>
              <w:t xml:space="preserve">NOTE 2: The radio resource can be </w:t>
            </w:r>
            <w:proofErr w:type="spellStart"/>
            <w:r>
              <w:t>signaling</w:t>
            </w:r>
            <w:proofErr w:type="spellEnd"/>
            <w:r>
              <w:t xml:space="preserve"> resources (e.g. RRC connected users) or user plane resources (e.g. PRB,</w:t>
            </w:r>
            <w:r w:rsidR="00182DC9">
              <w:t xml:space="preserve"> </w:t>
            </w:r>
            <w:r w:rsidR="00182DC9" w:rsidRPr="00182DC9">
              <w:t xml:space="preserve">PRB UL, PRB DL, </w:t>
            </w:r>
            <w:r>
              <w:t xml:space="preserve">DRB). </w:t>
            </w:r>
            <w:bookmarkStart w:id="22" w:name="OLE_LINK9"/>
            <w:r>
              <w:rPr>
                <w:rFonts w:eastAsia="等线" w:cs="Arial"/>
              </w:rPr>
              <w:t>Different RRM Policy maybe applied for different types of radio resource</w:t>
            </w:r>
            <w:bookmarkEnd w:id="22"/>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00182DC9" w:rsidRPr="00182DC9">
              <w:rPr>
                <w:rFonts w:eastAsia="等线" w:cs="Arial"/>
              </w:rPr>
              <w:t xml:space="preserve"> When the resource type is PRB the policy applies for both uplink and downlink, and ‘PRB UL’ and ‘PRB DL’ are not used.</w:t>
            </w:r>
          </w:p>
          <w:p w14:paraId="369714EC" w14:textId="77777777" w:rsidR="00F17312" w:rsidRDefault="00F17312" w:rsidP="00F17312">
            <w:pPr>
              <w:pStyle w:val="TAN"/>
            </w:pPr>
            <w:r>
              <w:t>NOTE 3: Void</w:t>
            </w:r>
          </w:p>
          <w:p w14:paraId="5D0A7281" w14:textId="77777777" w:rsidR="00F17312" w:rsidRDefault="00F17312" w:rsidP="00F17312">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74D7B7B8" w14:textId="77777777" w:rsidR="00F17312" w:rsidRDefault="00F17312" w:rsidP="00F17312">
            <w:pPr>
              <w:pStyle w:val="TAN"/>
              <w:rPr>
                <w:rFonts w:cs="Arial"/>
                <w:szCs w:val="18"/>
              </w:rPr>
            </w:pPr>
            <w:r>
              <w:rPr>
                <w:rFonts w:cs="Arial"/>
                <w:szCs w:val="18"/>
              </w:rPr>
              <w:t xml:space="preserve">NOTE 5: 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12B00D86" w14:textId="77777777" w:rsidR="00F17312" w:rsidRDefault="00F17312" w:rsidP="00F17312">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070394F1" w14:textId="77777777" w:rsidR="00F17312" w:rsidRDefault="00F17312" w:rsidP="00F17312">
            <w:pPr>
              <w:pStyle w:val="TAL"/>
            </w:pPr>
            <w:r>
              <w:t xml:space="preserve">NOTE 7: </w:t>
            </w:r>
          </w:p>
          <w:p w14:paraId="2F758B10" w14:textId="77777777" w:rsidR="00F17312" w:rsidRDefault="00F17312" w:rsidP="00A71F56">
            <w:pPr>
              <w:pStyle w:val="TAN"/>
              <w:ind w:left="1135"/>
            </w:pPr>
            <w:r>
              <w:t>1. The maximum number of consecutive uplink-downlink switching periods for repetition/near-far-functionality is 8 (the number can be either 2, 4, or 8) with near-far functionality and with repetition.</w:t>
            </w:r>
          </w:p>
          <w:p w14:paraId="4B64B06A" w14:textId="77777777" w:rsidR="00F17312" w:rsidRDefault="00F17312" w:rsidP="00A71F56">
            <w:pPr>
              <w:pStyle w:val="TAN"/>
              <w:ind w:left="1135"/>
            </w:pPr>
            <w:r>
              <w:t>2. The maximum number of consecutive uplink-downlink switching periods for repetition is 4 (the number can be either 1, 2, or 4) without near-far functionality and with repetition only.</w:t>
            </w:r>
          </w:p>
          <w:p w14:paraId="70D0B6E9" w14:textId="77777777" w:rsidR="00F17312" w:rsidRDefault="00F17312" w:rsidP="00A71F56">
            <w:pPr>
              <w:pStyle w:val="TAN"/>
              <w:ind w:left="1135"/>
            </w:pPr>
            <w:r>
              <w:t>3. The maximum number of consecutive uplink-downlink switching periods is 2 with near-far functionality only and without repetition.</w:t>
            </w:r>
          </w:p>
          <w:p w14:paraId="1205F1C6" w14:textId="77777777" w:rsidR="00F17312" w:rsidRDefault="00F17312" w:rsidP="00F17312">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6F341A6C" w14:textId="77777777" w:rsidR="00F17312" w:rsidRDefault="00F17312" w:rsidP="00F17312">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0918E66A" w14:textId="19F32AD4" w:rsidR="002B67FC" w:rsidRDefault="002B67FC" w:rsidP="00F17312">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485DB47" w14:textId="77777777" w:rsidR="00F17312" w:rsidRDefault="00F17312" w:rsidP="00F17312"/>
    <w:p w14:paraId="311B9A24" w14:textId="77777777" w:rsidR="00716265" w:rsidRDefault="00716265" w:rsidP="00716265">
      <w:bookmarkStart w:id="23" w:name="_Toc59183185"/>
      <w:bookmarkStart w:id="24" w:name="_Toc59184651"/>
      <w:bookmarkStart w:id="25" w:name="_Toc59195586"/>
      <w:bookmarkStart w:id="26" w:name="_Toc59440013"/>
      <w:bookmarkStart w:id="27" w:name="_Toc67990436"/>
    </w:p>
    <w:p w14:paraId="0AF527A1" w14:textId="77777777" w:rsidR="00716265" w:rsidRDefault="00716265" w:rsidP="007162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6265" w:rsidRPr="007D21AA" w14:paraId="21AF29F2" w14:textId="77777777" w:rsidTr="00A61FE2">
        <w:tc>
          <w:tcPr>
            <w:tcW w:w="9521" w:type="dxa"/>
            <w:shd w:val="clear" w:color="auto" w:fill="FFFFCC"/>
            <w:vAlign w:val="center"/>
          </w:tcPr>
          <w:p w14:paraId="79FE0913" w14:textId="77777777" w:rsidR="00716265" w:rsidRPr="007D21AA" w:rsidRDefault="00716265" w:rsidP="00A61FE2">
            <w:pPr>
              <w:jc w:val="center"/>
              <w:rPr>
                <w:rFonts w:ascii="Arial" w:hAnsi="Arial" w:cs="Arial"/>
                <w:b/>
                <w:bCs/>
                <w:sz w:val="28"/>
                <w:szCs w:val="28"/>
              </w:rPr>
            </w:pPr>
            <w:bookmarkStart w:id="28" w:name="_Hlk79780635"/>
            <w:bookmarkStart w:id="29" w:name="_Toc19888529"/>
            <w:bookmarkStart w:id="30" w:name="_Toc27405447"/>
            <w:bookmarkStart w:id="31" w:name="_Toc35878637"/>
            <w:bookmarkStart w:id="32" w:name="_Toc36220453"/>
            <w:bookmarkStart w:id="33" w:name="_Toc36474551"/>
            <w:bookmarkStart w:id="34" w:name="_Toc36542823"/>
            <w:bookmarkStart w:id="35" w:name="_Toc36543644"/>
            <w:bookmarkStart w:id="36" w:name="_Toc36567882"/>
            <w:bookmarkStart w:id="37" w:name="_Toc44341612"/>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8"/>
    </w:tbl>
    <w:p w14:paraId="57E8EF1F" w14:textId="77777777" w:rsidR="00716265" w:rsidRDefault="00716265" w:rsidP="007162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6265" w:rsidRPr="007D21AA" w14:paraId="59BED40E" w14:textId="77777777" w:rsidTr="00A61FE2">
        <w:tc>
          <w:tcPr>
            <w:tcW w:w="9521" w:type="dxa"/>
            <w:shd w:val="clear" w:color="auto" w:fill="FFFFCC"/>
            <w:vAlign w:val="center"/>
          </w:tcPr>
          <w:p w14:paraId="1E2A59AC" w14:textId="77777777" w:rsidR="00716265" w:rsidRPr="007D21AA" w:rsidRDefault="00716265" w:rsidP="00A61FE2">
            <w:pPr>
              <w:jc w:val="center"/>
              <w:rPr>
                <w:rFonts w:ascii="Arial" w:hAnsi="Arial" w:cs="Arial"/>
                <w:b/>
                <w:bCs/>
                <w:sz w:val="28"/>
                <w:szCs w:val="28"/>
              </w:rPr>
            </w:pPr>
            <w:bookmarkStart w:id="38" w:name="_Toc19888530"/>
            <w:bookmarkStart w:id="39" w:name="_Toc27405448"/>
            <w:bookmarkStart w:id="40" w:name="_Toc35878638"/>
            <w:bookmarkStart w:id="41" w:name="_Toc36220454"/>
            <w:bookmarkStart w:id="42" w:name="_Toc36474552"/>
            <w:bookmarkStart w:id="43" w:name="_Toc36542824"/>
            <w:bookmarkStart w:id="44" w:name="_Toc36543645"/>
            <w:bookmarkStart w:id="45" w:name="_Toc36567883"/>
            <w:bookmarkStart w:id="46" w:name="_Toc44341613"/>
            <w:bookmarkStart w:id="47" w:name="_Toc51675991"/>
            <w:bookmarkStart w:id="48" w:name="_Toc55895440"/>
            <w:bookmarkStart w:id="49" w:name="_Toc58940525"/>
            <w:bookmarkStart w:id="50" w:name="_Toc67928740"/>
            <w:bookmarkEnd w:id="29"/>
            <w:bookmarkEnd w:id="30"/>
            <w:bookmarkEnd w:id="31"/>
            <w:bookmarkEnd w:id="32"/>
            <w:bookmarkEnd w:id="33"/>
            <w:bookmarkEnd w:id="34"/>
            <w:bookmarkEnd w:id="35"/>
            <w:bookmarkEnd w:id="36"/>
            <w:bookmarkEnd w:id="37"/>
            <w:r>
              <w:rPr>
                <w:rFonts w:ascii="Arial" w:hAnsi="Arial" w:cs="Arial"/>
                <w:b/>
                <w:bCs/>
                <w:sz w:val="28"/>
                <w:szCs w:val="28"/>
                <w:lang w:eastAsia="zh-CN"/>
              </w:rPr>
              <w:t>Start 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bookmarkEnd w:id="38"/>
      <w:bookmarkEnd w:id="39"/>
      <w:bookmarkEnd w:id="40"/>
      <w:bookmarkEnd w:id="41"/>
      <w:bookmarkEnd w:id="42"/>
      <w:bookmarkEnd w:id="43"/>
      <w:bookmarkEnd w:id="44"/>
      <w:bookmarkEnd w:id="45"/>
      <w:bookmarkEnd w:id="46"/>
      <w:bookmarkEnd w:id="47"/>
      <w:bookmarkEnd w:id="48"/>
      <w:bookmarkEnd w:id="49"/>
      <w:bookmarkEnd w:id="50"/>
    </w:tbl>
    <w:p w14:paraId="08D9FC40" w14:textId="77777777" w:rsidR="00716265" w:rsidRDefault="00716265" w:rsidP="00716265">
      <w:pPr>
        <w:rPr>
          <w:noProof/>
        </w:rPr>
      </w:pPr>
    </w:p>
    <w:p w14:paraId="6010C652" w14:textId="733DC029" w:rsidR="00A45C13" w:rsidRDefault="00A45C13" w:rsidP="00A45C13">
      <w:pPr>
        <w:pStyle w:val="Heading3"/>
        <w:rPr>
          <w:lang w:eastAsia="zh-CN"/>
        </w:rPr>
      </w:pPr>
      <w:bookmarkStart w:id="51" w:name="_Toc59183293"/>
      <w:bookmarkStart w:id="52" w:name="_Toc59184759"/>
      <w:bookmarkStart w:id="53" w:name="_Toc59195694"/>
      <w:bookmarkStart w:id="54" w:name="_Toc59440122"/>
      <w:bookmarkStart w:id="55" w:name="_Toc67990580"/>
      <w:bookmarkEnd w:id="23"/>
      <w:bookmarkEnd w:id="24"/>
      <w:bookmarkEnd w:id="25"/>
      <w:bookmarkEnd w:id="26"/>
      <w:bookmarkEnd w:id="27"/>
      <w:r>
        <w:rPr>
          <w:lang w:eastAsia="zh-CN"/>
        </w:rPr>
        <w:t>6.4</w:t>
      </w:r>
      <w:r>
        <w:t>.1</w:t>
      </w:r>
      <w:r>
        <w:tab/>
      </w:r>
      <w:r>
        <w:rPr>
          <w:lang w:eastAsia="zh-CN"/>
        </w:rPr>
        <w:t>Attribute properties</w:t>
      </w:r>
      <w:bookmarkEnd w:id="51"/>
      <w:bookmarkEnd w:id="52"/>
      <w:bookmarkEnd w:id="53"/>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93B85" w14:paraId="20FE7B4E"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01C9C78" w14:textId="77777777" w:rsidR="00593B85" w:rsidRDefault="00593B85" w:rsidP="00A61FE2">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4AB6568" w14:textId="77777777" w:rsidR="00593B85" w:rsidRDefault="00593B85" w:rsidP="00A61FE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E5E415E" w14:textId="77777777" w:rsidR="00593B85" w:rsidRDefault="00593B85" w:rsidP="00A61FE2">
            <w:pPr>
              <w:pStyle w:val="TAH"/>
            </w:pPr>
            <w:r>
              <w:t>Properties</w:t>
            </w:r>
          </w:p>
        </w:tc>
      </w:tr>
      <w:tr w:rsidR="00593B85" w14:paraId="72C41806"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361A" w14:textId="77777777" w:rsidR="00593B85" w:rsidRDefault="00593B85" w:rsidP="00A61FE2">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4A16A53" w14:textId="77777777" w:rsidR="00593B85" w:rsidRDefault="00593B85" w:rsidP="00A61FE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F78B4B0"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Real</w:t>
            </w:r>
          </w:p>
          <w:p w14:paraId="34B8A92B"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B3E994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8C388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60674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680F4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1DE41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028D605B"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A9DEE" w14:textId="77777777" w:rsidR="00593B85" w:rsidRDefault="00593B85" w:rsidP="00A61FE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E9B3AA" w14:textId="77777777" w:rsidR="00593B85" w:rsidRDefault="00593B85" w:rsidP="00A61FE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89E526E" w14:textId="77777777" w:rsidR="00593B85" w:rsidRDefault="00593B85" w:rsidP="00A61FE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CCD1F59" w14:textId="77777777" w:rsidR="00593B85" w:rsidRDefault="00593B85" w:rsidP="00A61FE2">
            <w:pPr>
              <w:spacing w:after="0"/>
              <w:rPr>
                <w:rFonts w:ascii="Arial" w:hAnsi="Arial" w:cs="Arial"/>
                <w:sz w:val="18"/>
                <w:szCs w:val="18"/>
              </w:rPr>
            </w:pPr>
            <w:r>
              <w:rPr>
                <w:rFonts w:ascii="Arial" w:hAnsi="Arial" w:cs="Arial"/>
                <w:sz w:val="18"/>
                <w:szCs w:val="18"/>
              </w:rPr>
              <w:t>multiplicity: 1</w:t>
            </w:r>
          </w:p>
          <w:p w14:paraId="64388DEB"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A9627C"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342163" w14:textId="77777777" w:rsidR="00593B85" w:rsidRDefault="00593B85" w:rsidP="00A61FE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F1B3D8" w14:textId="77777777" w:rsidR="00593B85" w:rsidRDefault="00593B85" w:rsidP="00A61FE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93B85" w14:paraId="1F2DEC83"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63258" w14:textId="77777777" w:rsidR="00593B85" w:rsidRDefault="00593B85" w:rsidP="00A61FE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B5FEAF" w14:textId="77777777" w:rsidR="00593B85" w:rsidRDefault="00593B85" w:rsidP="00A61FE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CF8708E" w14:textId="77777777" w:rsidR="00593B85" w:rsidRDefault="00593B85" w:rsidP="00A61FE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02E534" w14:textId="77777777" w:rsidR="00593B85" w:rsidRDefault="00593B85" w:rsidP="00A61FE2">
            <w:pPr>
              <w:spacing w:after="0"/>
              <w:rPr>
                <w:rFonts w:ascii="Arial" w:hAnsi="Arial" w:cs="Arial"/>
                <w:sz w:val="18"/>
                <w:szCs w:val="18"/>
              </w:rPr>
            </w:pPr>
            <w:r>
              <w:rPr>
                <w:rFonts w:ascii="Arial" w:hAnsi="Arial" w:cs="Arial"/>
                <w:sz w:val="18"/>
                <w:szCs w:val="18"/>
              </w:rPr>
              <w:t>multiplicity: 1</w:t>
            </w:r>
          </w:p>
          <w:p w14:paraId="741FF220"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98A7BF"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67F013" w14:textId="77777777" w:rsidR="00593B85" w:rsidRDefault="00593B85" w:rsidP="00A61FE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71F0C1" w14:textId="77777777" w:rsidR="00593B85" w:rsidRDefault="00593B85" w:rsidP="00A61FE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93B85" w14:paraId="26A9A2AB"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7339C"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DE3AF3B" w14:textId="77777777" w:rsidR="00593B85" w:rsidRDefault="00593B85" w:rsidP="00A61FE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2C62FD1" w14:textId="77777777" w:rsidR="00593B85" w:rsidRDefault="00593B85" w:rsidP="00A61FE2">
            <w:pPr>
              <w:pStyle w:val="TAL"/>
              <w:rPr>
                <w:rFonts w:cs="Arial"/>
                <w:szCs w:val="18"/>
              </w:rPr>
            </w:pPr>
          </w:p>
          <w:p w14:paraId="68254668" w14:textId="77777777" w:rsidR="00593B85" w:rsidRDefault="00593B85" w:rsidP="00A61FE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90AE9AE" w14:textId="77777777" w:rsidR="00593B85" w:rsidRDefault="00593B85" w:rsidP="00A61FE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2B3B99D" w14:textId="77777777" w:rsidR="00593B85" w:rsidRDefault="00593B85" w:rsidP="00A61FE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3E48A30"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ENUM </w:t>
            </w:r>
          </w:p>
          <w:p w14:paraId="61961838"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562C12C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DA495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3C8D0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FA700C" w14:textId="77777777" w:rsidR="00593B85" w:rsidRDefault="00593B85" w:rsidP="00A61FE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3A972E5" w14:textId="77777777" w:rsidR="00593B85" w:rsidRDefault="00593B85" w:rsidP="00A61FE2">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93B85" w14:paraId="222CD257"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24E0A" w14:textId="77777777" w:rsidR="00593B85" w:rsidRDefault="00593B85" w:rsidP="00A61FE2">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308C042" w14:textId="77777777" w:rsidR="00593B85" w:rsidRDefault="00593B85" w:rsidP="00A61FE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1C469A9" w14:textId="77777777" w:rsidR="00593B85" w:rsidRDefault="00593B85" w:rsidP="00A61FE2">
            <w:pPr>
              <w:spacing w:after="0"/>
              <w:rPr>
                <w:rFonts w:ascii="Arial" w:hAnsi="Arial" w:cs="Arial"/>
                <w:snapToGrid w:val="0"/>
                <w:sz w:val="18"/>
                <w:szCs w:val="18"/>
              </w:rPr>
            </w:pPr>
          </w:p>
          <w:p w14:paraId="07164F64" w14:textId="77777777" w:rsidR="00593B85" w:rsidRDefault="00593B85" w:rsidP="00A61FE2">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DF05E61" w14:textId="77777777" w:rsidR="00593B85" w:rsidRDefault="00593B85" w:rsidP="00A61FE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961B224" w14:textId="77777777" w:rsidR="00593B85" w:rsidRDefault="00593B85" w:rsidP="00A61FE2">
            <w:pPr>
              <w:spacing w:after="0"/>
              <w:rPr>
                <w:rFonts w:ascii="Arial" w:hAnsi="Arial" w:cs="Arial"/>
                <w:sz w:val="18"/>
                <w:szCs w:val="18"/>
              </w:rPr>
            </w:pPr>
            <w:r>
              <w:rPr>
                <w:rFonts w:ascii="Arial" w:hAnsi="Arial" w:cs="Arial"/>
                <w:sz w:val="18"/>
                <w:szCs w:val="18"/>
              </w:rPr>
              <w:t>type: ENUM</w:t>
            </w:r>
          </w:p>
          <w:p w14:paraId="03FBCF25" w14:textId="77777777" w:rsidR="00593B85" w:rsidRDefault="00593B85" w:rsidP="00A61FE2">
            <w:pPr>
              <w:spacing w:after="0"/>
              <w:rPr>
                <w:rFonts w:ascii="Arial" w:hAnsi="Arial" w:cs="Arial"/>
                <w:sz w:val="18"/>
                <w:szCs w:val="18"/>
              </w:rPr>
            </w:pPr>
            <w:r>
              <w:rPr>
                <w:rFonts w:ascii="Arial" w:hAnsi="Arial" w:cs="Arial"/>
                <w:sz w:val="18"/>
                <w:szCs w:val="18"/>
              </w:rPr>
              <w:t>multiplicity: 1</w:t>
            </w:r>
          </w:p>
          <w:p w14:paraId="6E467D87"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4AA200"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359A83" w14:textId="77777777" w:rsidR="00593B85" w:rsidRDefault="00593B85" w:rsidP="00A61FE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E757C7D" w14:textId="77777777" w:rsidR="00593B85" w:rsidRDefault="00593B85" w:rsidP="00A61FE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C35ACA4"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93B85" w14:paraId="4F0AD37F"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E2760" w14:textId="77777777" w:rsidR="00593B85" w:rsidRDefault="00593B85" w:rsidP="00A61FE2">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896A8F" w14:textId="77777777" w:rsidR="00593B85" w:rsidRDefault="00593B85" w:rsidP="00A61FE2">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C9E43E"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A45CE68"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330C21E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7C941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D4B4BD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CAA5EF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1FA487C8"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082D4" w14:textId="77777777" w:rsidR="00593B85" w:rsidRDefault="00593B85" w:rsidP="00A61FE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A87FB19" w14:textId="77777777" w:rsidR="00593B85" w:rsidRDefault="00593B85" w:rsidP="00A61FE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DB8C021" w14:textId="77777777" w:rsidR="00593B85" w:rsidRDefault="00593B85" w:rsidP="00A61FE2">
            <w:pPr>
              <w:pStyle w:val="TAL"/>
              <w:rPr>
                <w:rFonts w:cs="Arial"/>
                <w:snapToGrid w:val="0"/>
                <w:szCs w:val="18"/>
                <w:lang w:eastAsia="zh-CN"/>
              </w:rPr>
            </w:pPr>
          </w:p>
          <w:p w14:paraId="73AF87DA" w14:textId="77777777" w:rsidR="00593B85" w:rsidRDefault="00593B85" w:rsidP="00A61FE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FFBBC8B"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String</w:t>
            </w:r>
          </w:p>
          <w:p w14:paraId="677CEE32"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3ECADBD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61961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5C88E6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A0CFF2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5675AAEB"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9C1A0" w14:textId="77777777" w:rsidR="00593B85" w:rsidRDefault="00593B85" w:rsidP="00A61FE2">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985D2EB" w14:textId="77777777" w:rsidR="00593B85" w:rsidRDefault="00593B85" w:rsidP="00A61FE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DF95942" w14:textId="77777777" w:rsidR="00593B85" w:rsidRDefault="00593B85" w:rsidP="00A61FE2">
            <w:pPr>
              <w:pStyle w:val="TAL"/>
              <w:rPr>
                <w:rFonts w:cs="Arial"/>
                <w:snapToGrid w:val="0"/>
                <w:szCs w:val="18"/>
                <w:lang w:eastAsia="zh-CN"/>
              </w:rPr>
            </w:pPr>
          </w:p>
          <w:p w14:paraId="61E23BA6" w14:textId="77777777" w:rsidR="00593B85" w:rsidRDefault="00593B85" w:rsidP="00A61FE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F17471E"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String</w:t>
            </w:r>
          </w:p>
          <w:p w14:paraId="7B100E61"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3204A03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82428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E3E2C5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2392CB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27D1B3E9"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AE0EB" w14:textId="77777777" w:rsidR="00593B85" w:rsidRDefault="00593B85" w:rsidP="00A61FE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70398A0" w14:textId="77777777" w:rsidR="00593B85" w:rsidRDefault="00593B85" w:rsidP="00A61FE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002F257" w14:textId="77777777" w:rsidR="00593B85" w:rsidRDefault="00593B85" w:rsidP="00A61FE2">
            <w:pPr>
              <w:pStyle w:val="TAL"/>
              <w:rPr>
                <w:rFonts w:cs="Arial"/>
                <w:snapToGrid w:val="0"/>
                <w:szCs w:val="18"/>
                <w:lang w:eastAsia="zh-CN"/>
              </w:rPr>
            </w:pPr>
          </w:p>
          <w:p w14:paraId="2C17C0A2" w14:textId="77777777" w:rsidR="00593B85" w:rsidRDefault="00593B85" w:rsidP="00A61FE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645D634"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String</w:t>
            </w:r>
          </w:p>
          <w:p w14:paraId="60374A14"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4421BC2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3C0AA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722E8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E705DF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7566AE2E"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FA9B1" w14:textId="77777777" w:rsidR="00593B85" w:rsidRDefault="00593B85" w:rsidP="00A61FE2">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F4DC00C" w14:textId="77777777" w:rsidR="00593B85" w:rsidRDefault="00593B85" w:rsidP="00A61FE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4CD508B" w14:textId="77777777" w:rsidR="00593B85" w:rsidRDefault="00593B85" w:rsidP="00A61FE2">
            <w:pPr>
              <w:pStyle w:val="TAL"/>
              <w:rPr>
                <w:rFonts w:cs="Arial"/>
                <w:snapToGrid w:val="0"/>
                <w:szCs w:val="18"/>
                <w:lang w:eastAsia="zh-CN"/>
              </w:rPr>
            </w:pPr>
          </w:p>
          <w:p w14:paraId="6397C993" w14:textId="77777777" w:rsidR="00593B85" w:rsidRDefault="00593B85" w:rsidP="00A61FE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11CE784" w14:textId="77777777" w:rsidR="00593B85" w:rsidRDefault="00593B85" w:rsidP="00A61FE2">
            <w:pPr>
              <w:spacing w:after="0"/>
              <w:rPr>
                <w:rFonts w:ascii="Arial" w:hAnsi="Arial" w:cs="Arial"/>
                <w:sz w:val="18"/>
                <w:szCs w:val="18"/>
              </w:rPr>
            </w:pPr>
            <w:r>
              <w:rPr>
                <w:rFonts w:ascii="Arial" w:hAnsi="Arial" w:cs="Arial"/>
                <w:sz w:val="18"/>
                <w:szCs w:val="18"/>
              </w:rPr>
              <w:t>type: ENUM</w:t>
            </w:r>
          </w:p>
          <w:p w14:paraId="5CEA87FF" w14:textId="77777777" w:rsidR="00593B85" w:rsidRDefault="00593B85" w:rsidP="00A61FE2">
            <w:pPr>
              <w:spacing w:after="0"/>
              <w:rPr>
                <w:rFonts w:ascii="Arial" w:hAnsi="Arial" w:cs="Arial"/>
                <w:sz w:val="18"/>
                <w:szCs w:val="18"/>
              </w:rPr>
            </w:pPr>
            <w:r>
              <w:rPr>
                <w:rFonts w:ascii="Arial" w:hAnsi="Arial" w:cs="Arial"/>
                <w:sz w:val="18"/>
                <w:szCs w:val="18"/>
              </w:rPr>
              <w:t>multiplicity: 1</w:t>
            </w:r>
          </w:p>
          <w:p w14:paraId="2C7021B2"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C97E42"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FD8697" w14:textId="77777777" w:rsidR="00593B85" w:rsidRDefault="00593B85" w:rsidP="00A61FE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2115D0" w14:textId="77777777" w:rsidR="00593B85" w:rsidRDefault="00593B85" w:rsidP="00A61FE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54EA6ED" w14:textId="77777777" w:rsidR="00593B85" w:rsidRDefault="00593B85" w:rsidP="00A61FE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93B85" w14:paraId="7CC1F109"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523FA" w14:textId="77777777" w:rsidR="00593B85" w:rsidRDefault="00593B85" w:rsidP="00A61FE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4B22508" w14:textId="77777777" w:rsidR="00593B85" w:rsidRDefault="00593B85" w:rsidP="00A61FE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1437D72" w14:textId="77777777" w:rsidR="00593B85" w:rsidRDefault="00593B85" w:rsidP="00A61FE2">
            <w:pPr>
              <w:pStyle w:val="TAL"/>
              <w:rPr>
                <w:rFonts w:cs="Arial"/>
                <w:snapToGrid w:val="0"/>
                <w:szCs w:val="18"/>
                <w:lang w:eastAsia="zh-CN"/>
              </w:rPr>
            </w:pPr>
          </w:p>
          <w:p w14:paraId="05305A94" w14:textId="77777777" w:rsidR="00593B85" w:rsidRDefault="00593B85" w:rsidP="00A61FE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B0FA347" w14:textId="77777777" w:rsidR="00593B85" w:rsidRDefault="00593B85" w:rsidP="00A61FE2">
            <w:pPr>
              <w:spacing w:after="0"/>
              <w:rPr>
                <w:rFonts w:ascii="Arial" w:hAnsi="Arial" w:cs="Arial"/>
                <w:sz w:val="18"/>
                <w:szCs w:val="18"/>
              </w:rPr>
            </w:pPr>
            <w:r>
              <w:rPr>
                <w:rFonts w:ascii="Arial" w:hAnsi="Arial" w:cs="Arial"/>
                <w:sz w:val="18"/>
                <w:szCs w:val="18"/>
              </w:rPr>
              <w:t>type: ENUM</w:t>
            </w:r>
          </w:p>
          <w:p w14:paraId="11F7A786" w14:textId="77777777" w:rsidR="00593B85" w:rsidRDefault="00593B85" w:rsidP="00A61FE2">
            <w:pPr>
              <w:spacing w:after="0"/>
              <w:rPr>
                <w:rFonts w:ascii="Arial" w:hAnsi="Arial" w:cs="Arial"/>
                <w:sz w:val="18"/>
                <w:szCs w:val="18"/>
              </w:rPr>
            </w:pPr>
            <w:r>
              <w:rPr>
                <w:rFonts w:ascii="Arial" w:hAnsi="Arial" w:cs="Arial"/>
                <w:sz w:val="18"/>
                <w:szCs w:val="18"/>
              </w:rPr>
              <w:t>multiplicity: 1…3</w:t>
            </w:r>
          </w:p>
          <w:p w14:paraId="64E27327"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689734"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7D7F47" w14:textId="77777777" w:rsidR="00593B85" w:rsidRDefault="00593B85" w:rsidP="00A61FE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88BB63" w14:textId="77777777" w:rsidR="00593B85" w:rsidRDefault="00593B85" w:rsidP="00A61FE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2896A5A" w14:textId="77777777" w:rsidR="00593B85" w:rsidRDefault="00593B85" w:rsidP="00A61FE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93B85" w14:paraId="0D53E36C"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8DE28" w14:textId="77777777" w:rsidR="00593B85" w:rsidRDefault="00593B85" w:rsidP="00A61FE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17F6FFD" w14:textId="77777777" w:rsidR="00593B85" w:rsidRDefault="00593B85" w:rsidP="00A61FE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0F7ED04" w14:textId="77777777" w:rsidR="00593B85" w:rsidRDefault="00593B85" w:rsidP="00A61FE2">
            <w:pPr>
              <w:pStyle w:val="TAL"/>
              <w:rPr>
                <w:rFonts w:cs="Arial"/>
                <w:snapToGrid w:val="0"/>
                <w:szCs w:val="18"/>
                <w:lang w:eastAsia="zh-CN"/>
              </w:rPr>
            </w:pPr>
          </w:p>
          <w:p w14:paraId="124C7D76" w14:textId="77777777" w:rsidR="00593B85" w:rsidRDefault="00593B85" w:rsidP="00A61FE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B75D007" w14:textId="77777777" w:rsidR="00593B85" w:rsidRDefault="00593B85" w:rsidP="00A61FE2">
            <w:pPr>
              <w:spacing w:after="0"/>
              <w:rPr>
                <w:rFonts w:ascii="Arial" w:hAnsi="Arial" w:cs="Arial"/>
                <w:sz w:val="18"/>
                <w:szCs w:val="18"/>
              </w:rPr>
            </w:pPr>
            <w:r>
              <w:rPr>
                <w:rFonts w:ascii="Arial" w:hAnsi="Arial" w:cs="Arial"/>
                <w:sz w:val="18"/>
                <w:szCs w:val="18"/>
              </w:rPr>
              <w:t>type: ENUM</w:t>
            </w:r>
          </w:p>
          <w:p w14:paraId="11BA6890" w14:textId="77777777" w:rsidR="00593B85" w:rsidRDefault="00593B85" w:rsidP="00A61FE2">
            <w:pPr>
              <w:spacing w:after="0"/>
              <w:rPr>
                <w:rFonts w:ascii="Arial" w:hAnsi="Arial" w:cs="Arial"/>
                <w:sz w:val="18"/>
                <w:szCs w:val="18"/>
              </w:rPr>
            </w:pPr>
            <w:r>
              <w:rPr>
                <w:rFonts w:ascii="Arial" w:hAnsi="Arial" w:cs="Arial"/>
                <w:sz w:val="18"/>
                <w:szCs w:val="18"/>
              </w:rPr>
              <w:t>multiplicity: 1</w:t>
            </w:r>
          </w:p>
          <w:p w14:paraId="374A0723"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0088FE"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944E24" w14:textId="77777777" w:rsidR="00593B85" w:rsidRDefault="00593B85" w:rsidP="00A61FE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869B11" w14:textId="77777777" w:rsidR="00593B85" w:rsidRDefault="00593B85" w:rsidP="00A61FE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7F78271" w14:textId="77777777" w:rsidR="00593B85" w:rsidRDefault="00593B85" w:rsidP="00A61FE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93B85" w14:paraId="678B99DD"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86CD1"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836BD1" w14:textId="77777777" w:rsidR="00593B85" w:rsidRDefault="00593B85" w:rsidP="00A61FE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3CBD4E4"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1DB30FDD"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79744D6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C94FA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01127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2ED2A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54F018" w14:textId="77777777" w:rsidR="00593B85" w:rsidRDefault="00593B85" w:rsidP="00A61FE2">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93B85" w14:paraId="4E7E22C7"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AA89F"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43C6D5" w14:textId="77777777" w:rsidR="00593B85" w:rsidRDefault="00593B85" w:rsidP="00A61FE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42FC8F3" w14:textId="77777777" w:rsidR="00593B85" w:rsidRDefault="00593B85" w:rsidP="00A61FE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3CD783" w14:textId="77777777" w:rsidR="00593B85" w:rsidRDefault="00593B85" w:rsidP="00A61FE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1249023"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62BA567F"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195206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09CAB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B2B58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EA0CC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F8EBE3" w14:textId="77777777" w:rsidR="00593B85" w:rsidRDefault="00593B85" w:rsidP="00A61FE2">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93B85" w14:paraId="595594B3"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918CA" w14:textId="77777777" w:rsidR="00593B85" w:rsidRDefault="00593B85" w:rsidP="00A61FE2">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7008D7D2" w14:textId="77777777" w:rsidR="00593B85" w:rsidRDefault="00593B85" w:rsidP="00A61FE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E4C7659"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7664ECE6"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18E1391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57821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27882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9FE09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76F9A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40D2D55E"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6870C"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E7A00B" w14:textId="77777777" w:rsidR="00593B85" w:rsidRDefault="00593B85" w:rsidP="00A61FE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9F380D0"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6DA19BF4"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6BE8CB2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C6D6E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2F7B9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A52C9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AD7E4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72D8D3F7"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053FB"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B2C668" w14:textId="77777777" w:rsidR="00593B85" w:rsidRDefault="00593B85" w:rsidP="00A61FE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472784B"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767DC077"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514D92A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0039E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BB45D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721B0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84771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67FB328E"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89030"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D032D2" w14:textId="77777777" w:rsidR="00593B85" w:rsidRDefault="00593B85" w:rsidP="00A61FE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RAN domain of the network slice and is used to evaluate the delay in RAN domain, e.g. time between received UL/DL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B3A4A4D"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06415CAB"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148CC6C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B315D6"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59A68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55952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46ECE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17740332"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F6D38"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29DCBF1" w14:textId="77777777" w:rsidR="00593B85" w:rsidRDefault="00593B85" w:rsidP="00A61FE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AA5CB26" w14:textId="77777777" w:rsidR="00593B85" w:rsidRDefault="00593B85" w:rsidP="00A61FE2">
            <w:pPr>
              <w:spacing w:after="0"/>
              <w:rPr>
                <w:rFonts w:ascii="Arial" w:hAnsi="Arial" w:cs="Arial"/>
                <w:color w:val="000000"/>
                <w:sz w:val="18"/>
                <w:szCs w:val="18"/>
              </w:rPr>
            </w:pPr>
          </w:p>
          <w:p w14:paraId="356F282D" w14:textId="77777777" w:rsidR="00593B85" w:rsidRDefault="00593B85" w:rsidP="00A61FE2">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0465291B"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Enum</w:t>
            </w:r>
          </w:p>
          <w:p w14:paraId="37E6B3B8"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8897B8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55A4A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9B02C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C71B4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6F7F50" w14:textId="77777777" w:rsidR="00593B85" w:rsidRDefault="00593B85" w:rsidP="00A61FE2">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93B85" w14:paraId="2EA1B422"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B54A1"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FDA788F" w14:textId="77777777" w:rsidR="00593B85" w:rsidRDefault="00593B85" w:rsidP="00A61FE2">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can share a NetworkSlice instance with other services or not. If “non-shared” the service needs a dedicated NetworkSlice instance. If “shared” the service may share a NetworkSlice instance with other service(s).</w:t>
            </w:r>
          </w:p>
          <w:p w14:paraId="3B4FD825" w14:textId="77777777" w:rsidR="00593B85" w:rsidRDefault="00593B85" w:rsidP="00A61FE2">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123E740"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Enum</w:t>
            </w:r>
          </w:p>
          <w:p w14:paraId="596B33A0"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00A875D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BE847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EB9EC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36C7F3" w14:textId="77777777" w:rsidR="00593B85" w:rsidRDefault="00593B85" w:rsidP="00A61FE2">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93B85" w14:paraId="731FA06C"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843C3"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29C4749" w14:textId="54D2956E" w:rsidR="00593B85" w:rsidRPr="00B32DDD" w:rsidRDefault="00593B85" w:rsidP="00A61FE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ins w:id="56" w:author="Sean Sun" w:date="2021-09-30T15:51:00Z">
              <w:r w:rsidR="005A498B" w:rsidRPr="00506ED2">
                <w:rPr>
                  <w:rFonts w:cs="Arial"/>
                  <w:iCs/>
                  <w:szCs w:val="18"/>
                  <w:lang w:eastAsia="en-GB"/>
                </w:rPr>
                <w:t xml:space="preserve"> The </w:t>
              </w:r>
              <w:proofErr w:type="spellStart"/>
              <w:r w:rsidR="005A498B" w:rsidRPr="00506ED2">
                <w:rPr>
                  <w:rFonts w:cs="Arial"/>
                  <w:iCs/>
                  <w:szCs w:val="18"/>
                  <w:lang w:eastAsia="en-GB"/>
                </w:rPr>
                <w:t>pLMNId</w:t>
              </w:r>
              <w:proofErr w:type="spellEnd"/>
              <w:r w:rsidR="005A498B" w:rsidRPr="00506ED2">
                <w:rPr>
                  <w:rFonts w:cs="Arial"/>
                  <w:iCs/>
                  <w:szCs w:val="18"/>
                  <w:lang w:eastAsia="en-GB"/>
                </w:rPr>
                <w:t xml:space="preserve"> of the first entry of the list </w:t>
              </w:r>
              <w:proofErr w:type="spellStart"/>
              <w:r w:rsidR="005A498B" w:rsidRPr="00506ED2">
                <w:rPr>
                  <w:rFonts w:cs="Arial"/>
                  <w:iCs/>
                  <w:szCs w:val="18"/>
                  <w:lang w:eastAsia="en-GB"/>
                </w:rPr>
                <w:t>pLMNInfoList</w:t>
              </w:r>
              <w:proofErr w:type="spellEnd"/>
              <w:r w:rsidR="005A498B" w:rsidRPr="00506ED2">
                <w:rPr>
                  <w:rFonts w:cs="Arial"/>
                  <w:iCs/>
                  <w:szCs w:val="18"/>
                  <w:lang w:eastAsia="en-GB"/>
                </w:rPr>
                <w:t xml:space="preserve"> is the “primary” PLMN.</w:t>
              </w:r>
            </w:ins>
          </w:p>
          <w:p w14:paraId="2067A53F" w14:textId="77777777" w:rsidR="00593B85" w:rsidRPr="00B32DDD" w:rsidRDefault="00593B85" w:rsidP="00A61FE2">
            <w:pPr>
              <w:pStyle w:val="TAL"/>
              <w:rPr>
                <w:rFonts w:cs="Arial"/>
                <w:iCs/>
                <w:szCs w:val="18"/>
                <w:lang w:eastAsia="en-GB"/>
              </w:rPr>
            </w:pPr>
          </w:p>
          <w:p w14:paraId="433B20AD" w14:textId="77777777" w:rsidR="00593B85" w:rsidRDefault="00593B85" w:rsidP="00A61FE2">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E616EEE" w14:textId="77777777" w:rsidR="00593B85" w:rsidRPr="0063693E" w:rsidRDefault="00593B85" w:rsidP="00A61FE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AE97163" w14:textId="77777777" w:rsidR="00593B85" w:rsidRPr="003A33B7" w:rsidRDefault="00593B85" w:rsidP="00A61FE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8AF9D09" w14:textId="77777777" w:rsidR="00593B85" w:rsidRPr="000C5AEF" w:rsidRDefault="00593B85" w:rsidP="00A61FE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44283358" w14:textId="77777777" w:rsidR="00593B85" w:rsidRPr="00A17B5C" w:rsidRDefault="00593B85" w:rsidP="00A61FE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5467EF9" w14:textId="77777777" w:rsidR="00593B85" w:rsidRPr="00A17B5C" w:rsidRDefault="00593B85" w:rsidP="00A61FE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C8205A7" w14:textId="77777777" w:rsidR="00593B85" w:rsidRDefault="00593B85" w:rsidP="00A61FE2">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93B85" w14:paraId="538B051F"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5A3763"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30B9705" w14:textId="38A995FE" w:rsidR="00593B85" w:rsidRPr="004040C3" w:rsidRDefault="00593B85" w:rsidP="00A61FE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ins w:id="57" w:author="Sean Sun" w:date="2021-09-30T15:51:00Z">
              <w:r w:rsidR="005A498B" w:rsidRPr="00506ED2">
                <w:rPr>
                  <w:rFonts w:cs="Arial"/>
                  <w:iCs/>
                  <w:szCs w:val="18"/>
                  <w:lang w:eastAsia="en-GB"/>
                </w:rPr>
                <w:t xml:space="preserve"> The </w:t>
              </w:r>
              <w:proofErr w:type="spellStart"/>
              <w:r w:rsidR="005A498B" w:rsidRPr="00506ED2">
                <w:rPr>
                  <w:rFonts w:cs="Arial"/>
                  <w:iCs/>
                  <w:szCs w:val="18"/>
                  <w:lang w:eastAsia="en-GB"/>
                </w:rPr>
                <w:t>pLMNId</w:t>
              </w:r>
              <w:proofErr w:type="spellEnd"/>
              <w:r w:rsidR="005A498B" w:rsidRPr="00506ED2">
                <w:rPr>
                  <w:rFonts w:cs="Arial"/>
                  <w:iCs/>
                  <w:szCs w:val="18"/>
                  <w:lang w:eastAsia="en-GB"/>
                </w:rPr>
                <w:t xml:space="preserve"> of the first entry of the list </w:t>
              </w:r>
              <w:proofErr w:type="spellStart"/>
              <w:r w:rsidR="005A498B" w:rsidRPr="00506ED2">
                <w:rPr>
                  <w:rFonts w:cs="Arial"/>
                  <w:iCs/>
                  <w:szCs w:val="18"/>
                  <w:lang w:eastAsia="en-GB"/>
                </w:rPr>
                <w:t>pLMNInfoList</w:t>
              </w:r>
              <w:proofErr w:type="spellEnd"/>
              <w:r w:rsidR="005A498B" w:rsidRPr="00506ED2">
                <w:rPr>
                  <w:rFonts w:cs="Arial"/>
                  <w:iCs/>
                  <w:szCs w:val="18"/>
                  <w:lang w:eastAsia="en-GB"/>
                </w:rPr>
                <w:t xml:space="preserve"> is the “primary” PLMN.</w:t>
              </w:r>
            </w:ins>
          </w:p>
          <w:p w14:paraId="4EAD94A6" w14:textId="77777777" w:rsidR="00593B85" w:rsidRPr="00B32DDD" w:rsidRDefault="00593B85" w:rsidP="00A61FE2">
            <w:pPr>
              <w:pStyle w:val="TAL"/>
              <w:rPr>
                <w:rFonts w:cs="Arial"/>
                <w:szCs w:val="18"/>
              </w:rPr>
            </w:pPr>
          </w:p>
          <w:p w14:paraId="742C8B7A" w14:textId="77777777" w:rsidR="00593B85" w:rsidRDefault="00593B85" w:rsidP="00A61FE2">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BEFCC17" w14:textId="77777777" w:rsidR="00593B85" w:rsidRPr="0063693E" w:rsidRDefault="00593B85" w:rsidP="00A61FE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9758976" w14:textId="77777777" w:rsidR="00593B85" w:rsidRPr="003A33B7" w:rsidRDefault="00593B85" w:rsidP="00A61FE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D275E7D" w14:textId="77777777" w:rsidR="00593B85" w:rsidRPr="000C5AEF" w:rsidRDefault="00593B85" w:rsidP="00A61FE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4A60CD75" w14:textId="77777777" w:rsidR="00593B85" w:rsidRPr="00A17B5C" w:rsidRDefault="00593B85" w:rsidP="00A61FE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EB6D87E" w14:textId="77777777" w:rsidR="00593B85" w:rsidRPr="00A17B5C" w:rsidRDefault="00593B85" w:rsidP="00A61FE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79C558E" w14:textId="77777777" w:rsidR="00593B85" w:rsidRDefault="00593B85" w:rsidP="00A61FE2">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93B85" w14:paraId="746720CF"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05C9E"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0FDD186" w14:textId="77777777" w:rsidR="00593B85" w:rsidRDefault="00593B85" w:rsidP="00A61FE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45BB708" w14:textId="77777777" w:rsidR="00593B85" w:rsidRDefault="00593B85" w:rsidP="00A61FE2">
            <w:pPr>
              <w:spacing w:after="0"/>
              <w:rPr>
                <w:rFonts w:ascii="Arial" w:hAnsi="Arial" w:cs="Arial"/>
                <w:color w:val="000000"/>
                <w:sz w:val="18"/>
                <w:szCs w:val="18"/>
                <w:lang w:eastAsia="zh-CN"/>
              </w:rPr>
            </w:pPr>
          </w:p>
          <w:p w14:paraId="6D896DF8" w14:textId="77777777" w:rsidR="00593B85" w:rsidRDefault="00593B85" w:rsidP="00A61FE2">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C4CB40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Enum</w:t>
            </w:r>
          </w:p>
          <w:p w14:paraId="35A416A3"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730542B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DDDFC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DE485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89AE7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FF6A6BB" w14:textId="77777777" w:rsidR="00593B85" w:rsidRDefault="00593B85" w:rsidP="00A61FE2">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593B85" w14:paraId="260805B1"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28CFA"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C71C53" w14:textId="77777777" w:rsidR="00593B85" w:rsidRDefault="00593B85" w:rsidP="00A61FE2">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F967D41"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4B503666"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w:t>
            </w:r>
          </w:p>
          <w:p w14:paraId="5F43D6C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933D1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9BD9B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FD634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D6946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151DE6A4"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F1BB6"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66E8BD" w14:textId="77777777" w:rsidR="00593B85" w:rsidRDefault="00593B85" w:rsidP="00A61FE2">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16FB696A" w14:textId="77777777" w:rsidR="00593B85" w:rsidRDefault="00593B85" w:rsidP="00A61FE2">
            <w:pPr>
              <w:pStyle w:val="TAL"/>
              <w:rPr>
                <w:lang w:eastAsia="zh-CN"/>
              </w:rPr>
            </w:pPr>
          </w:p>
          <w:p w14:paraId="4607B750" w14:textId="77777777" w:rsidR="00593B85" w:rsidRPr="00A71F56" w:rsidRDefault="00593B85" w:rsidP="00A61FE2">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1104D8F" w14:textId="77777777" w:rsidR="00593B85" w:rsidRPr="00A71F56" w:rsidRDefault="00593B85" w:rsidP="00A61FE2">
            <w:pPr>
              <w:pStyle w:val="TAL"/>
            </w:pPr>
          </w:p>
          <w:p w14:paraId="597C2417" w14:textId="77777777" w:rsidR="00593B85" w:rsidRDefault="00593B85" w:rsidP="00A61FE2">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0A816897"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2196215B"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w:t>
            </w:r>
          </w:p>
          <w:p w14:paraId="178A51E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74434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462ED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8000D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AC1E9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54F8C9B0"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5D129" w14:textId="77777777" w:rsidR="00593B85" w:rsidRDefault="00593B85" w:rsidP="00A61FE2">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0D5D27C" w14:textId="77777777" w:rsidR="00593B85" w:rsidRDefault="00593B85" w:rsidP="00A61FE2">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65F8A88D" w14:textId="77777777" w:rsidR="00593B85" w:rsidRDefault="00593B85" w:rsidP="00A61FE2">
            <w:pPr>
              <w:pStyle w:val="TAL"/>
              <w:rPr>
                <w:snapToGrid w:val="0"/>
              </w:rPr>
            </w:pPr>
          </w:p>
          <w:p w14:paraId="0F670A55" w14:textId="77777777" w:rsidR="00593B85" w:rsidRDefault="00593B85" w:rsidP="00A61FE2">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F0421F0"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5C96E3D4"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3AF2EB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A0994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25B886"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24C43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8791FE" w14:textId="77777777" w:rsidR="00593B85" w:rsidRDefault="00593B85" w:rsidP="00A61FE2">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593B85" w14:paraId="4B7E4655"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E4E0F"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E58F96" w14:textId="77777777" w:rsidR="00593B85" w:rsidRDefault="00593B85" w:rsidP="00A61FE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CC223D1"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EE4D6DA"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1C133F7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75882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F4F93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08890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3A07B13F"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D14E7"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BF7BC94" w14:textId="77777777" w:rsidR="00593B85" w:rsidRDefault="00593B85" w:rsidP="00A61FE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A0A71B9" w14:textId="77777777" w:rsidR="00593B85" w:rsidRDefault="00593B85" w:rsidP="00A61FE2">
            <w:pPr>
              <w:pStyle w:val="TAL"/>
              <w:rPr>
                <w:rFonts w:cs="Arial"/>
                <w:szCs w:val="18"/>
              </w:rPr>
            </w:pPr>
          </w:p>
          <w:p w14:paraId="2DB9BF11" w14:textId="77777777" w:rsidR="00593B85" w:rsidRDefault="00593B85" w:rsidP="00A61FE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E3C87D" w14:textId="77777777" w:rsidR="00593B85" w:rsidRDefault="00593B85" w:rsidP="00A61FE2">
            <w:pPr>
              <w:spacing w:after="0"/>
              <w:rPr>
                <w:rFonts w:ascii="Arial" w:hAnsi="Arial" w:cs="Arial"/>
                <w:sz w:val="18"/>
                <w:szCs w:val="18"/>
              </w:rPr>
            </w:pPr>
            <w:r>
              <w:rPr>
                <w:rFonts w:ascii="Arial" w:hAnsi="Arial" w:cs="Arial"/>
                <w:sz w:val="18"/>
                <w:szCs w:val="18"/>
              </w:rPr>
              <w:t>"NOT SUPPORTED", "SUPPORTED".</w:t>
            </w:r>
          </w:p>
          <w:p w14:paraId="428F5108"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246FC8"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&lt;&lt;enumeration&gt;&gt;</w:t>
            </w:r>
          </w:p>
          <w:p w14:paraId="03E11743"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6D46236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C8295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E7A8A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3D0C2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77A65E76"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79481" w14:textId="77777777" w:rsidR="00593B85" w:rsidRDefault="00593B85" w:rsidP="00A61FE2">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78F1CE" w14:textId="77777777" w:rsidR="00593B85" w:rsidRDefault="00593B85" w:rsidP="00A61FE2">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3E1369D"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1F90984"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69EED6C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B1A71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641CA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AC4A2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39FAAD74"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2C4F6" w14:textId="77777777" w:rsidR="00593B85" w:rsidRPr="00603CDA"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7CAE104" w14:textId="77777777" w:rsidR="00593B85" w:rsidRDefault="00593B85" w:rsidP="00A61FE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D273383"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3F0195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7D09A02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11DA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B7FB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8E4BB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20C6C730"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D010C"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7E1542" w14:textId="77777777" w:rsidR="00593B85" w:rsidRDefault="00593B85" w:rsidP="00A61FE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5024E09" w14:textId="77777777" w:rsidR="00593B85" w:rsidRDefault="00593B85" w:rsidP="00A61FE2">
            <w:pPr>
              <w:pStyle w:val="TAL"/>
              <w:rPr>
                <w:rFonts w:cs="Arial"/>
                <w:szCs w:val="18"/>
              </w:rPr>
            </w:pPr>
          </w:p>
          <w:p w14:paraId="14786692" w14:textId="77777777" w:rsidR="00593B85" w:rsidRDefault="00593B85" w:rsidP="00A61FE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03A476" w14:textId="77777777" w:rsidR="00593B85" w:rsidRDefault="00593B85" w:rsidP="00A61FE2">
            <w:pPr>
              <w:spacing w:after="0"/>
              <w:rPr>
                <w:rFonts w:ascii="Arial" w:hAnsi="Arial" w:cs="Arial"/>
                <w:sz w:val="18"/>
                <w:szCs w:val="18"/>
              </w:rPr>
            </w:pPr>
            <w:r>
              <w:rPr>
                <w:rFonts w:ascii="Arial" w:hAnsi="Arial" w:cs="Arial"/>
                <w:sz w:val="18"/>
                <w:szCs w:val="18"/>
              </w:rPr>
              <w:t>"NOT SUPPORTED", "SUPPORTED".</w:t>
            </w:r>
          </w:p>
          <w:p w14:paraId="28C93044"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4D5BA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&lt;&lt;enumeration&gt;&gt;</w:t>
            </w:r>
          </w:p>
          <w:p w14:paraId="37C2AD73"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4284F80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2D24C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8AB2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FACE3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56D4FD79"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44BCA"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6C4592" w14:textId="77777777" w:rsidR="00593B85" w:rsidRDefault="00593B85" w:rsidP="00A61FE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7B5CCED"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Real</w:t>
            </w:r>
          </w:p>
          <w:p w14:paraId="74838699"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74CF880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161E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35EF8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31E2C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0CD5013F"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CF25C"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BA8060" w14:textId="77777777" w:rsidR="00593B85" w:rsidRDefault="00593B85" w:rsidP="00A61FE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0DBAB41"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645C849"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E21731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49C3C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E9660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FB796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6E198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0E38CD81"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D74C6"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95B42F" w14:textId="77777777" w:rsidR="00593B85" w:rsidRDefault="00593B85" w:rsidP="00A61FE2">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32E4A44"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21E3C85B"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3A8A00A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4732D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598A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6EFE6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21F82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577DA861"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0743A"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1E7AEE9" w14:textId="77777777" w:rsidR="00593B85" w:rsidRDefault="00593B85" w:rsidP="00A61FE2">
            <w:pPr>
              <w:pStyle w:val="TAL"/>
              <w:rPr>
                <w:lang w:eastAsia="de-DE"/>
              </w:rPr>
            </w:pPr>
            <w:r>
              <w:rPr>
                <w:lang w:eastAsia="de-DE"/>
              </w:rPr>
              <w:t xml:space="preserve">This attribute defines data rate supported by the network slice per UE, refer NG.116 [50]. </w:t>
            </w:r>
          </w:p>
          <w:p w14:paraId="702DF250"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B5E6D1"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664AE3A"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4F7CB9C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F0689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E9BD3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0C450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C15F9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5EB795D1"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180BC"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A46A90" w14:textId="77777777" w:rsidR="00593B85" w:rsidRDefault="00593B85" w:rsidP="00A61FE2">
            <w:pPr>
              <w:pStyle w:val="TAL"/>
              <w:rPr>
                <w:lang w:eastAsia="de-DE"/>
              </w:rPr>
            </w:pPr>
            <w:r>
              <w:rPr>
                <w:lang w:eastAsia="de-DE"/>
              </w:rPr>
              <w:t>This attribute describes the guaranteed data rate.</w:t>
            </w:r>
          </w:p>
          <w:p w14:paraId="7C98EDFA"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EE7D98"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Real</w:t>
            </w:r>
          </w:p>
          <w:p w14:paraId="0554E7BF"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54B2E5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3E13B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7A906"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6C3EF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3CAEFCDB"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B4CD7"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ABFACC0" w14:textId="77777777" w:rsidR="00593B85" w:rsidRDefault="00593B85" w:rsidP="00A61FE2">
            <w:pPr>
              <w:pStyle w:val="TAL"/>
              <w:rPr>
                <w:lang w:eastAsia="de-DE"/>
              </w:rPr>
            </w:pPr>
            <w:r>
              <w:rPr>
                <w:lang w:eastAsia="de-DE"/>
              </w:rPr>
              <w:t>This attribute describes the maximum data rate.</w:t>
            </w:r>
          </w:p>
          <w:p w14:paraId="4652F0A8"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E72BA1"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Real</w:t>
            </w:r>
          </w:p>
          <w:p w14:paraId="1D81AE16"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1300395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A5878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DA26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5C517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4A9FBEFF"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72C3C"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19D8C900" w14:textId="77777777" w:rsidR="00593B85" w:rsidRDefault="00593B85" w:rsidP="00A61FE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CA3B841"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E05262"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BC538FD"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5828356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947A4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236D1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1D559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693EE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6D92393B"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F1FC4"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B2287F4" w14:textId="77777777" w:rsidR="00593B85" w:rsidRDefault="00593B85" w:rsidP="00A61FE2">
            <w:pPr>
              <w:pStyle w:val="TAL"/>
              <w:rPr>
                <w:lang w:eastAsia="de-DE"/>
              </w:rPr>
            </w:pPr>
            <w:r>
              <w:rPr>
                <w:lang w:eastAsia="de-DE"/>
              </w:rPr>
              <w:t xml:space="preserve">This attribute defines data rate supported by the network slice per UE, refer NG.116 [50]. </w:t>
            </w:r>
          </w:p>
          <w:p w14:paraId="56C68F41"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7294DF"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8C5E3D6"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1AC264C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A01C0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0F3B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71A66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09230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37DDD667"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A7D47"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94D58D" w14:textId="77777777" w:rsidR="00593B85" w:rsidRDefault="00593B85" w:rsidP="00A61FE2">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8D14402"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F2AECFF"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5CD2DE8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AFF6D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9CDA5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700AD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5D143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2199F9E9"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70562" w14:textId="77777777" w:rsidR="00593B85" w:rsidRDefault="00593B85" w:rsidP="00A61FE2">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51663E1" w14:textId="77777777" w:rsidR="00593B85" w:rsidRDefault="00593B85" w:rsidP="00A61FE2">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702A26D"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1E1AD2"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CF7C16F"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17C47C5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E203B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B590F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866B5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D15AE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2BE2AF60"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521E2" w14:textId="77777777" w:rsidR="00593B85" w:rsidRPr="007B738C"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4C1A474" w14:textId="77777777" w:rsidR="00593B85" w:rsidRDefault="00593B85" w:rsidP="00A61FE2">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3CEEFA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4CD8B26"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3C601FC6"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AFC92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C45E9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6DB20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52A07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3418D9C0"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ECDEB"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FDE7441" w14:textId="77777777" w:rsidR="00593B85" w:rsidRDefault="00593B85" w:rsidP="00A61FE2">
            <w:pPr>
              <w:pStyle w:val="TAL"/>
              <w:rPr>
                <w:lang w:eastAsia="de-DE"/>
              </w:rPr>
            </w:pPr>
            <w:r>
              <w:rPr>
                <w:lang w:eastAsia="de-DE"/>
              </w:rPr>
              <w:t xml:space="preserve">This parameter specifies the maximum packet size supported by the network slice, refer NG.116 [50]. </w:t>
            </w:r>
          </w:p>
          <w:p w14:paraId="741ED12E"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4BBD4E"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3DAA533F"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4A485FA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8AFD6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287A4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E7435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103D9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21037CF0"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65E30"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A381D32" w14:textId="77777777" w:rsidR="00593B85" w:rsidRDefault="00593B85" w:rsidP="00A61FE2">
            <w:pPr>
              <w:pStyle w:val="TAL"/>
              <w:rPr>
                <w:lang w:eastAsia="de-DE"/>
              </w:rPr>
            </w:pPr>
            <w:r>
              <w:rPr>
                <w:lang w:eastAsia="de-DE"/>
              </w:rPr>
              <w:t xml:space="preserve">This parameter defines the maximum number of concurrent PDU sessions supported by the network slice, refer NG.116 [50]. </w:t>
            </w:r>
          </w:p>
          <w:p w14:paraId="65C4E51F"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96CDE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D66B3A6"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5806A3C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C5ACD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835EC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D819D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64184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76EA1A91"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CB850"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3797A696" w14:textId="77777777" w:rsidR="00593B85" w:rsidRDefault="00593B85" w:rsidP="00A61FE2">
            <w:pPr>
              <w:pStyle w:val="TAL"/>
              <w:rPr>
                <w:lang w:eastAsia="de-DE"/>
              </w:rPr>
            </w:pPr>
            <w:r>
              <w:rPr>
                <w:lang w:eastAsia="de-DE"/>
              </w:rPr>
              <w:t xml:space="preserve">This parameter defines the maximum number of concurrent PDU sessions supported by the network slice, refer NG.116 [50]. </w:t>
            </w:r>
          </w:p>
          <w:p w14:paraId="4FDE93F2"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DE8162"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7B16579A"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32BA85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E5823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C27BA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0ED4E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0A083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0965E33E"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A1ECC"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54C1DCD" w14:textId="77777777" w:rsidR="00593B85" w:rsidRDefault="00593B85" w:rsidP="00A61FE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42002F6"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1E67C5"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87FA038"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5332724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56602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B3ED5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A52AC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106E44EB"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B6CAF"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B154107" w14:textId="77777777" w:rsidR="00593B85" w:rsidRDefault="00593B85" w:rsidP="00A61FE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96C8002"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77BE19"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String</w:t>
            </w:r>
          </w:p>
          <w:p w14:paraId="46C471BD"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794C436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C23B1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62445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E3923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5F8D96AD"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6B087"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5BF1DFC" w14:textId="77777777" w:rsidR="00593B85" w:rsidRDefault="00593B85" w:rsidP="00A61FE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FEE189A" w14:textId="77777777" w:rsidR="00593B85" w:rsidRDefault="00593B85" w:rsidP="00A61FE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C328D6E"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A68ABBA"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3C90AE3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78AEA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D01BD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CA1B7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5E848504"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A45E2"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1B7E38B" w14:textId="77777777" w:rsidR="00593B85" w:rsidRDefault="00593B85" w:rsidP="00A61FE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6A1094F" w14:textId="77777777" w:rsidR="00593B85" w:rsidRDefault="00593B85" w:rsidP="00A61FE2">
            <w:pPr>
              <w:pStyle w:val="TAL"/>
              <w:rPr>
                <w:rFonts w:cs="Arial"/>
                <w:szCs w:val="18"/>
              </w:rPr>
            </w:pPr>
          </w:p>
          <w:p w14:paraId="1AEF1649" w14:textId="77777777" w:rsidR="00593B85" w:rsidRDefault="00593B85" w:rsidP="00A61FE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136A84A" w14:textId="77777777" w:rsidR="00593B85" w:rsidRDefault="00593B85" w:rsidP="00A61FE2">
            <w:pPr>
              <w:spacing w:after="0"/>
              <w:rPr>
                <w:rFonts w:ascii="Arial" w:hAnsi="Arial" w:cs="Arial"/>
                <w:sz w:val="18"/>
                <w:szCs w:val="18"/>
              </w:rPr>
            </w:pPr>
            <w:r>
              <w:rPr>
                <w:rFonts w:ascii="Arial" w:hAnsi="Arial" w:cs="Arial"/>
                <w:sz w:val="18"/>
                <w:szCs w:val="18"/>
              </w:rPr>
              <w:t>"NOT SUPPORTED", "SUPPORTED".</w:t>
            </w:r>
          </w:p>
          <w:p w14:paraId="08E2FA73" w14:textId="77777777" w:rsidR="00593B85" w:rsidRDefault="00593B85" w:rsidP="00A61FE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AEBFE8"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&lt;&lt;enumeration&gt;&gt;</w:t>
            </w:r>
          </w:p>
          <w:p w14:paraId="7904EE9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4D42D3E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C7264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14F6F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544FC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296E2845"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FC57E" w14:textId="77777777" w:rsidR="00593B85" w:rsidRDefault="00593B85" w:rsidP="00A61FE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57840DA" w14:textId="77777777" w:rsidR="00593B85" w:rsidRDefault="00593B85" w:rsidP="00A61FE2">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15CA902" w14:textId="77777777" w:rsidR="00593B85" w:rsidRDefault="00593B85" w:rsidP="00A61FE2">
            <w:pPr>
              <w:pStyle w:val="TAL"/>
              <w:rPr>
                <w:rFonts w:cs="Arial"/>
                <w:color w:val="000000"/>
                <w:szCs w:val="18"/>
                <w:lang w:eastAsia="zh-CN"/>
              </w:rPr>
            </w:pPr>
            <w:r>
              <w:rPr>
                <w:rFonts w:cs="Arial"/>
                <w:color w:val="000000"/>
                <w:szCs w:val="18"/>
                <w:lang w:eastAsia="zh-CN"/>
              </w:rPr>
              <w:t>- Synchronicity between a base station and a mobile device and</w:t>
            </w:r>
          </w:p>
          <w:p w14:paraId="3ACCAC4F" w14:textId="77777777" w:rsidR="00593B85" w:rsidRDefault="00593B85" w:rsidP="00A61FE2">
            <w:pPr>
              <w:pStyle w:val="TAL"/>
              <w:rPr>
                <w:rFonts w:cs="Arial"/>
                <w:color w:val="000000"/>
                <w:szCs w:val="18"/>
                <w:lang w:eastAsia="zh-CN"/>
              </w:rPr>
            </w:pPr>
            <w:r>
              <w:rPr>
                <w:rFonts w:cs="Arial"/>
                <w:color w:val="000000"/>
                <w:szCs w:val="18"/>
                <w:lang w:eastAsia="zh-CN"/>
              </w:rPr>
              <w:t>- Synchronicity between mobile devices.</w:t>
            </w:r>
          </w:p>
          <w:p w14:paraId="58FB32D5" w14:textId="77777777" w:rsidR="00593B85" w:rsidRDefault="00593B85" w:rsidP="00A61FE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D9F0F1"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Synchronicity</w:t>
            </w:r>
          </w:p>
          <w:p w14:paraId="3EFD260B"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10A93B5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55DC5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F37CE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0B8EB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57DD654C"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B9E3C"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2C21BFF" w14:textId="77777777" w:rsidR="00593B85" w:rsidRDefault="00593B85" w:rsidP="00A61FE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BB8C1F5" w14:textId="77777777" w:rsidR="00593B85" w:rsidRDefault="00593B85" w:rsidP="00A61FE2">
            <w:pPr>
              <w:pStyle w:val="TAL"/>
              <w:rPr>
                <w:rFonts w:cs="Arial"/>
                <w:color w:val="000000"/>
                <w:szCs w:val="18"/>
                <w:lang w:eastAsia="zh-CN"/>
              </w:rPr>
            </w:pPr>
          </w:p>
          <w:p w14:paraId="39F5A6F3" w14:textId="77777777" w:rsidR="00593B85" w:rsidRDefault="00593B85" w:rsidP="00A61FE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12950A" w14:textId="77777777" w:rsidR="00593B85" w:rsidRDefault="00593B85" w:rsidP="00A61FE2">
            <w:pPr>
              <w:spacing w:after="0"/>
              <w:rPr>
                <w:rFonts w:ascii="Arial" w:hAnsi="Arial" w:cs="Arial"/>
                <w:sz w:val="18"/>
                <w:szCs w:val="18"/>
              </w:rPr>
            </w:pPr>
            <w:r>
              <w:rPr>
                <w:rFonts w:ascii="Arial" w:hAnsi="Arial" w:cs="Arial"/>
                <w:sz w:val="18"/>
                <w:szCs w:val="18"/>
              </w:rPr>
              <w:t>"NOT SUPPORTED", "BETWEEN BS AND UE", "BETWEEN BS AND UE &amp; UE AND UE".</w:t>
            </w:r>
          </w:p>
          <w:p w14:paraId="03EC7588" w14:textId="77777777" w:rsidR="00593B85" w:rsidRDefault="00593B85" w:rsidP="00A61FE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658E2B"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&lt;&lt;enumeration&gt;&gt;</w:t>
            </w:r>
          </w:p>
          <w:p w14:paraId="500BBE18"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6D887A9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3742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1AF34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F3A3B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0ABF3DA9"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3F412"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83730C0" w14:textId="77777777" w:rsidR="00593B85" w:rsidRDefault="00593B85" w:rsidP="00A61FE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8562A43" w14:textId="77777777" w:rsidR="00593B85" w:rsidRDefault="00593B85" w:rsidP="00A61FE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A0377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Real</w:t>
            </w:r>
          </w:p>
          <w:p w14:paraId="297D8683"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4F9E09C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EB293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8BC6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7FC54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0146FA50"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D3736"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12C0303" w14:textId="77777777" w:rsidR="00593B85" w:rsidRDefault="00593B85" w:rsidP="00A61FE2">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07C4F3F" w14:textId="77777777" w:rsidR="00593B85" w:rsidRDefault="00593B85" w:rsidP="00A61FE2">
            <w:pPr>
              <w:pStyle w:val="TAL"/>
              <w:rPr>
                <w:rFonts w:cs="Arial"/>
                <w:color w:val="000000"/>
                <w:szCs w:val="18"/>
                <w:lang w:eastAsia="zh-CN"/>
              </w:rPr>
            </w:pPr>
            <w:r>
              <w:rPr>
                <w:rFonts w:cs="Arial"/>
                <w:color w:val="000000"/>
                <w:szCs w:val="18"/>
                <w:lang w:eastAsia="zh-CN"/>
              </w:rPr>
              <w:t>- Synchronicity between a base station and a mobile device and</w:t>
            </w:r>
          </w:p>
          <w:p w14:paraId="4BF916D4" w14:textId="77777777" w:rsidR="00593B85" w:rsidRDefault="00593B85" w:rsidP="00A61FE2">
            <w:pPr>
              <w:pStyle w:val="TAL"/>
              <w:rPr>
                <w:rFonts w:cs="Arial"/>
                <w:color w:val="000000"/>
                <w:szCs w:val="18"/>
                <w:lang w:eastAsia="zh-CN"/>
              </w:rPr>
            </w:pPr>
            <w:r>
              <w:rPr>
                <w:rFonts w:cs="Arial"/>
                <w:color w:val="000000"/>
                <w:szCs w:val="18"/>
                <w:lang w:eastAsia="zh-CN"/>
              </w:rPr>
              <w:t>- Synchronicity between mobile devices.</w:t>
            </w:r>
          </w:p>
          <w:p w14:paraId="2DED8EEB" w14:textId="77777777" w:rsidR="00593B85" w:rsidRDefault="00593B85" w:rsidP="00A61FE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90A74A"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16E742A"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056B1E2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70FFD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146EA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E5BB1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4C9AAC4D"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FD6ED6"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791BBD3" w14:textId="77777777" w:rsidR="00593B85" w:rsidRDefault="00593B85" w:rsidP="00A61FE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CDF2F7B" w14:textId="77777777" w:rsidR="00593B85" w:rsidRDefault="00593B85" w:rsidP="00A61FE2">
            <w:pPr>
              <w:pStyle w:val="TAL"/>
              <w:rPr>
                <w:rFonts w:cs="Arial"/>
                <w:color w:val="000000"/>
                <w:szCs w:val="18"/>
                <w:lang w:eastAsia="zh-CN"/>
              </w:rPr>
            </w:pPr>
          </w:p>
          <w:p w14:paraId="192D6F1E" w14:textId="77777777" w:rsidR="00593B85" w:rsidRDefault="00593B85" w:rsidP="00A61FE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F0CA3A4" w14:textId="77777777" w:rsidR="00593B85" w:rsidRDefault="00593B85" w:rsidP="00A61FE2">
            <w:pPr>
              <w:spacing w:after="0"/>
              <w:rPr>
                <w:rFonts w:ascii="Arial" w:hAnsi="Arial" w:cs="Arial"/>
                <w:sz w:val="18"/>
                <w:szCs w:val="18"/>
              </w:rPr>
            </w:pPr>
            <w:r>
              <w:rPr>
                <w:rFonts w:ascii="Arial" w:hAnsi="Arial" w:cs="Arial"/>
                <w:sz w:val="18"/>
                <w:szCs w:val="18"/>
              </w:rPr>
              <w:t>"NOT SUPPORTED", "BETWEEN BS AND UE", "BETWEEN BS AND UE &amp; UE AND UE".</w:t>
            </w:r>
          </w:p>
          <w:p w14:paraId="22EED14D" w14:textId="77777777" w:rsidR="00593B85" w:rsidRDefault="00593B85" w:rsidP="00A61FE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E0413A"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&lt;&lt;enumeration&gt;&gt;</w:t>
            </w:r>
          </w:p>
          <w:p w14:paraId="3C332822"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119786E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20257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AFBC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A9291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2ED02B70"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0E85A"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D6EB17E" w14:textId="77777777" w:rsidR="00593B85" w:rsidRDefault="00593B85" w:rsidP="00A61FE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A9BFEB8" w14:textId="77777777" w:rsidR="00593B85" w:rsidRDefault="00593B85" w:rsidP="00A61FE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87D1C8"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Real</w:t>
            </w:r>
          </w:p>
          <w:p w14:paraId="4E879F93"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4401B3E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5F752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1EBAB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ED5B3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1EE884EF"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F29DA"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D955295" w14:textId="77777777" w:rsidR="00593B85" w:rsidRDefault="00593B85" w:rsidP="00A61FE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48DF56C"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0D122B"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17EBE9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666328F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281BE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C2090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E2767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5839D827"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09166"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D16E853" w14:textId="77777777" w:rsidR="00593B85" w:rsidRDefault="00593B85" w:rsidP="00A61FE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2DB6BB5" w14:textId="77777777" w:rsidR="00593B85" w:rsidRDefault="00593B85" w:rsidP="00A61FE2">
            <w:pPr>
              <w:pStyle w:val="TAL"/>
              <w:rPr>
                <w:rFonts w:cs="Arial"/>
                <w:szCs w:val="18"/>
              </w:rPr>
            </w:pPr>
          </w:p>
          <w:p w14:paraId="06BFB109" w14:textId="77777777" w:rsidR="00593B85" w:rsidRDefault="00593B85" w:rsidP="00A61FE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F7552E" w14:textId="77777777" w:rsidR="00593B85" w:rsidRDefault="00593B85" w:rsidP="00A61FE2">
            <w:pPr>
              <w:spacing w:after="0"/>
              <w:rPr>
                <w:rFonts w:ascii="Arial" w:hAnsi="Arial" w:cs="Arial"/>
                <w:sz w:val="18"/>
                <w:szCs w:val="18"/>
              </w:rPr>
            </w:pPr>
            <w:r>
              <w:rPr>
                <w:rFonts w:ascii="Arial" w:hAnsi="Arial" w:cs="Arial"/>
                <w:sz w:val="18"/>
                <w:szCs w:val="18"/>
              </w:rPr>
              <w:t>"NOT SUPPORTED", "SUPPORTED".</w:t>
            </w:r>
          </w:p>
          <w:p w14:paraId="658B6DF2"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05CB83"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&lt;&lt;enumeration&gt;&gt;</w:t>
            </w:r>
          </w:p>
          <w:p w14:paraId="465D2EF7"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7FDF936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759F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B360B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28D0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020FFC1D"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6456E" w14:textId="77777777" w:rsidR="00593B85" w:rsidRDefault="00593B85" w:rsidP="00A61FE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D427110" w14:textId="77777777" w:rsidR="00593B85" w:rsidRDefault="00593B85" w:rsidP="00A61FE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8F8666D" w14:textId="77777777" w:rsidR="00593B85" w:rsidRDefault="00593B85" w:rsidP="00A61FE2">
            <w:pPr>
              <w:pStyle w:val="TAL"/>
              <w:rPr>
                <w:rFonts w:cs="Arial"/>
                <w:szCs w:val="18"/>
              </w:rPr>
            </w:pPr>
          </w:p>
          <w:p w14:paraId="4C7E47DA"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975163"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V2XCommMode</w:t>
            </w:r>
          </w:p>
          <w:p w14:paraId="7F19F89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2637AF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71778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02498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CCC78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0237301A"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78521" w14:textId="77777777" w:rsidR="00593B85" w:rsidRDefault="00593B85" w:rsidP="00A61FE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4CB1D5A" w14:textId="77777777" w:rsidR="00593B85" w:rsidRDefault="00593B85" w:rsidP="00A61FE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F31F8C9" w14:textId="77777777" w:rsidR="00593B85" w:rsidRDefault="00593B85" w:rsidP="00A61FE2">
            <w:pPr>
              <w:pStyle w:val="TAL"/>
              <w:rPr>
                <w:rFonts w:cs="Arial"/>
                <w:szCs w:val="18"/>
              </w:rPr>
            </w:pPr>
          </w:p>
          <w:p w14:paraId="1B2210DC" w14:textId="77777777" w:rsidR="00593B85" w:rsidRDefault="00593B85" w:rsidP="00A61FE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4ED9999" w14:textId="77777777" w:rsidR="00593B85" w:rsidRDefault="00593B85" w:rsidP="00A61FE2">
            <w:pPr>
              <w:spacing w:after="0"/>
              <w:rPr>
                <w:rFonts w:ascii="Arial" w:hAnsi="Arial" w:cs="Arial"/>
                <w:sz w:val="18"/>
                <w:szCs w:val="18"/>
              </w:rPr>
            </w:pPr>
            <w:r>
              <w:rPr>
                <w:rFonts w:ascii="Arial" w:hAnsi="Arial" w:cs="Arial"/>
                <w:sz w:val="18"/>
                <w:szCs w:val="18"/>
              </w:rPr>
              <w:t>"NOT SUPPORTED", "SUPPORTED BY NR".</w:t>
            </w:r>
          </w:p>
          <w:p w14:paraId="2A2A359C"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576FE6"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&lt;&lt;enumeration&gt;&gt;</w:t>
            </w:r>
          </w:p>
          <w:p w14:paraId="256C964F"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51CF20A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256DB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EF737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2CFEC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66A27BAD"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D0913"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91D727" w14:textId="77777777" w:rsidR="00593B85" w:rsidRDefault="00593B85" w:rsidP="00A61FE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FF7B4F5"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String</w:t>
            </w:r>
          </w:p>
          <w:p w14:paraId="7CE5E0E9"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19F2368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233B8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B06DE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74530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781C2081"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F7BE9"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F15358" w14:textId="77777777" w:rsidR="00593B85" w:rsidRDefault="00593B85" w:rsidP="00A61FE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A170535"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02F6922"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5E1125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89C0D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B7D026"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B905B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5E0DCBCD"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7E088"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0DC25C" w14:textId="77777777" w:rsidR="00593B85" w:rsidRDefault="00593B85" w:rsidP="00A61FE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7E60E0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4FB5DF44"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0F4305C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406C9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93C96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A1823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30824E2F"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0646B" w14:textId="77777777" w:rsidR="00593B85" w:rsidRDefault="00593B85" w:rsidP="00A61FE2">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1293AC1" w14:textId="77777777" w:rsidR="00593B85" w:rsidRDefault="00593B85" w:rsidP="00A61FE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5BFEECE"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Positioning</w:t>
            </w:r>
          </w:p>
          <w:p w14:paraId="3F3935DE"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10D4681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AAA136"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F7607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3BC85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7DEEE350"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E35F9"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0693D37" w14:textId="77777777" w:rsidR="00593B85" w:rsidRDefault="00593B85" w:rsidP="00A61FE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05E43D1" w14:textId="77777777" w:rsidR="00593B85" w:rsidRDefault="00593B85" w:rsidP="00A61FE2">
            <w:pPr>
              <w:pStyle w:val="TAL"/>
              <w:rPr>
                <w:rFonts w:cs="Arial"/>
                <w:szCs w:val="18"/>
              </w:rPr>
            </w:pPr>
            <w:r>
              <w:rPr>
                <w:rFonts w:cs="Arial"/>
                <w:szCs w:val="18"/>
              </w:rPr>
              <w:t>CIDE-CID (LTE and NR), OTDOA (LTE and NR), RF fingerprinting, AECID, Hybrid positioning, NET-RTK.</w:t>
            </w:r>
          </w:p>
          <w:p w14:paraId="7B5C84C9"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5F0763"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ENUM</w:t>
            </w:r>
          </w:p>
          <w:p w14:paraId="03AB17E4"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5C03EC6"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350D9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56532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C028E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7F530166"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35E63"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098CC37" w14:textId="77777777" w:rsidR="00593B85" w:rsidRDefault="00593B85" w:rsidP="00A61FE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0DF2210" w14:textId="77777777" w:rsidR="00593B85" w:rsidRDefault="00593B85" w:rsidP="00A61FE2">
            <w:pPr>
              <w:pStyle w:val="TAL"/>
              <w:rPr>
                <w:rFonts w:cs="Arial"/>
                <w:color w:val="000000"/>
                <w:szCs w:val="18"/>
                <w:lang w:eastAsia="zh-CN"/>
              </w:rPr>
            </w:pPr>
          </w:p>
          <w:p w14:paraId="4B2A8F9C" w14:textId="77777777" w:rsidR="00593B85" w:rsidRDefault="00593B85" w:rsidP="00A61FE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D43EAC" w14:textId="77777777" w:rsidR="00593B85" w:rsidRDefault="00593B85" w:rsidP="00A61FE2">
            <w:pPr>
              <w:spacing w:after="0"/>
              <w:rPr>
                <w:rFonts w:ascii="Arial" w:hAnsi="Arial" w:cs="Arial"/>
                <w:sz w:val="18"/>
                <w:szCs w:val="18"/>
              </w:rPr>
            </w:pPr>
            <w:r>
              <w:rPr>
                <w:rFonts w:ascii="Arial" w:hAnsi="Arial" w:cs="Arial"/>
                <w:sz w:val="18"/>
                <w:szCs w:val="18"/>
              </w:rPr>
              <w:t>"PERSEC", "PERMIN", "PERHOUR".</w:t>
            </w:r>
          </w:p>
          <w:p w14:paraId="7B750EA5"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BFB8B1"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ENUM</w:t>
            </w:r>
          </w:p>
          <w:p w14:paraId="5A1D35BE"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DA392E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46F8A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BD6DD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2AB44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25C3D27C"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99EB1"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4F9B0DD" w14:textId="77777777" w:rsidR="00593B85" w:rsidRDefault="00593B85" w:rsidP="00A61FE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A02C97B" w14:textId="77777777" w:rsidR="00593B85" w:rsidRDefault="00593B85" w:rsidP="00A61FE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F83A30"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Real</w:t>
            </w:r>
          </w:p>
          <w:p w14:paraId="08DD40B9"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B08A14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209AE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E375E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2EB43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1C929E12"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6E9D3C"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292FDDD" w14:textId="77777777" w:rsidR="00593B85" w:rsidRDefault="00593B85" w:rsidP="00A61FE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C21AC73"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2E19538"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73263CD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F9DAF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5289D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7F52A6"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48CCEE1B"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C6E45E"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C33BD18" w14:textId="77777777" w:rsidR="00593B85" w:rsidRDefault="00593B85" w:rsidP="00A61FE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7EA1E7A" w14:textId="77777777" w:rsidR="00593B85" w:rsidRDefault="00593B85" w:rsidP="00A61FE2">
            <w:pPr>
              <w:pStyle w:val="TAL"/>
              <w:rPr>
                <w:rFonts w:cs="Arial"/>
                <w:szCs w:val="18"/>
              </w:rPr>
            </w:pPr>
            <w:r>
              <w:rPr>
                <w:rFonts w:cs="Arial"/>
                <w:szCs w:val="18"/>
              </w:rPr>
              <w:t>CIDE-CID (LTE and NR), OTDOA (LTE and NR), RF fingerprinting, AECID, Hybrid positioning, NET-RTK.</w:t>
            </w:r>
          </w:p>
          <w:p w14:paraId="6BA02993" w14:textId="77777777" w:rsidR="00593B85" w:rsidRDefault="00593B85" w:rsidP="00A61FE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67E4F5"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ENUM</w:t>
            </w:r>
          </w:p>
          <w:p w14:paraId="7EC7953E"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9B570A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B047C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BEA09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22BD8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1A199E3A"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75F64"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737A82" w14:textId="77777777" w:rsidR="00593B85" w:rsidRDefault="00593B85" w:rsidP="00A61FE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E2FBEBE" w14:textId="77777777" w:rsidR="00593B85" w:rsidRDefault="00593B85" w:rsidP="00A61FE2">
            <w:pPr>
              <w:pStyle w:val="TAL"/>
              <w:rPr>
                <w:rFonts w:cs="Arial"/>
                <w:color w:val="000000"/>
                <w:szCs w:val="18"/>
                <w:lang w:eastAsia="zh-CN"/>
              </w:rPr>
            </w:pPr>
          </w:p>
          <w:p w14:paraId="68B5600E" w14:textId="77777777" w:rsidR="00593B85" w:rsidRDefault="00593B85" w:rsidP="00A61FE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32DB8B" w14:textId="77777777" w:rsidR="00593B85" w:rsidRDefault="00593B85" w:rsidP="00A61FE2">
            <w:pPr>
              <w:spacing w:after="0"/>
              <w:rPr>
                <w:rFonts w:ascii="Arial" w:hAnsi="Arial" w:cs="Arial"/>
                <w:sz w:val="18"/>
                <w:szCs w:val="18"/>
              </w:rPr>
            </w:pPr>
            <w:r>
              <w:rPr>
                <w:rFonts w:ascii="Arial" w:hAnsi="Arial" w:cs="Arial"/>
                <w:sz w:val="18"/>
                <w:szCs w:val="18"/>
              </w:rPr>
              <w:t>"PERSEC", "PERMIN", "PERHOUR".</w:t>
            </w:r>
          </w:p>
          <w:p w14:paraId="671D30E5" w14:textId="77777777" w:rsidR="00593B85" w:rsidRDefault="00593B85" w:rsidP="00A61FE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E9B361"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ENUM</w:t>
            </w:r>
          </w:p>
          <w:p w14:paraId="5193898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4109C9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5554A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9D832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BD4C0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760A8A39"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D7E512"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C7BC0BF" w14:textId="77777777" w:rsidR="00593B85" w:rsidRDefault="00593B85" w:rsidP="00A61FE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29E5E17" w14:textId="77777777" w:rsidR="00593B85" w:rsidRDefault="00593B85" w:rsidP="00A61FE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8C7830"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Real</w:t>
            </w:r>
          </w:p>
          <w:p w14:paraId="57EBAF7D"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07B8378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7568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FFC8D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C7EE3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04879825"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5A02D"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BE8E61" w14:textId="77777777" w:rsidR="00593B85" w:rsidRDefault="00593B85" w:rsidP="00A61FE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F68E346"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Real</w:t>
            </w:r>
          </w:p>
          <w:p w14:paraId="35E3CB92"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7F05836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8E8DF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E9E3B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D20E9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2E4FDA81"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487A0"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33EA34" w14:textId="77777777" w:rsidR="00593B85" w:rsidRDefault="00593B85" w:rsidP="00A61FE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4ACA800"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1EB60369"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47AD8CE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03C89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32618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D465B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4767E94E"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E4E58" w14:textId="77777777" w:rsidR="00593B85" w:rsidRDefault="00593B85" w:rsidP="00A61FE2">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0906AC0" w14:textId="77777777" w:rsidR="00593B85" w:rsidRDefault="00593B85" w:rsidP="00A61FE2">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2F5C06FE"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7884FD6F"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0FB904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9A3B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6A93B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B1FDF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6F004B56"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E3E9C"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64D3D8" w14:textId="77777777" w:rsidR="00593B85" w:rsidRDefault="00593B85" w:rsidP="00A61FE2">
            <w:pPr>
              <w:pStyle w:val="TAL"/>
              <w:rPr>
                <w:snapToGrid w:val="0"/>
              </w:rPr>
            </w:pPr>
            <w:r>
              <w:rPr>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F1FD1F9"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String</w:t>
            </w:r>
          </w:p>
          <w:p w14:paraId="52C70264"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37B3945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4F8C0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BCA78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732FD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2B12B3CF"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70D76" w14:textId="77777777" w:rsidR="00593B85" w:rsidRDefault="00593B85" w:rsidP="00A61FE2">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BAC6560" w14:textId="77777777" w:rsidR="00593B85" w:rsidRDefault="00593B85" w:rsidP="00A61FE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FB9D0F1"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String</w:t>
            </w:r>
          </w:p>
          <w:p w14:paraId="569188D0"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283A768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28A4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E0F46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0D0F5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93B85" w14:paraId="0CD22B40"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8C3F3"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D1FA26" w14:textId="77777777" w:rsidR="00593B85" w:rsidRDefault="00593B85" w:rsidP="00A61FE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676587A"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DN</w:t>
            </w:r>
          </w:p>
          <w:p w14:paraId="252CFD8A"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4A0759F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1359D6"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6A18F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BCA36"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F9972B4" w14:textId="77777777" w:rsidR="00593B85" w:rsidRDefault="00593B85" w:rsidP="00A61FE2">
            <w:pPr>
              <w:spacing w:after="0"/>
              <w:rPr>
                <w:rFonts w:ascii="Arial" w:hAnsi="Arial" w:cs="Arial"/>
                <w:snapToGrid w:val="0"/>
                <w:sz w:val="18"/>
                <w:szCs w:val="18"/>
              </w:rPr>
            </w:pPr>
          </w:p>
        </w:tc>
      </w:tr>
      <w:tr w:rsidR="00593B85" w14:paraId="41F1AFF3"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1F124"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1CE971" w14:textId="77777777" w:rsidR="00593B85" w:rsidRDefault="00593B85" w:rsidP="00A61FE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A345529"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DN</w:t>
            </w:r>
          </w:p>
          <w:p w14:paraId="44B4002D"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w:t>
            </w:r>
          </w:p>
          <w:p w14:paraId="4877A8F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9A1E2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83221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BEE1F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2EF508A" w14:textId="77777777" w:rsidR="00593B85" w:rsidRDefault="00593B85" w:rsidP="00A61FE2">
            <w:pPr>
              <w:spacing w:after="0"/>
              <w:rPr>
                <w:rFonts w:ascii="Arial" w:hAnsi="Arial" w:cs="Arial"/>
                <w:snapToGrid w:val="0"/>
                <w:sz w:val="18"/>
                <w:szCs w:val="18"/>
              </w:rPr>
            </w:pPr>
          </w:p>
        </w:tc>
      </w:tr>
      <w:tr w:rsidR="00593B85" w14:paraId="6AA52088"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7D3BE" w14:textId="77777777" w:rsidR="00593B85" w:rsidRDefault="00593B85" w:rsidP="00A61FE2">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1831165" w14:textId="77777777" w:rsidR="00593B85" w:rsidRDefault="00593B85" w:rsidP="00A61FE2">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C3EFC6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DN</w:t>
            </w:r>
          </w:p>
          <w:p w14:paraId="4766A5EF"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w:t>
            </w:r>
          </w:p>
          <w:p w14:paraId="47F88E7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7EB13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607A9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4BF23B" w14:textId="77777777" w:rsidR="00593B85" w:rsidRDefault="00593B85" w:rsidP="00A61FE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498B98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212E9EE" w14:textId="77777777" w:rsidR="00593B85" w:rsidRDefault="00593B85" w:rsidP="00A61FE2">
            <w:pPr>
              <w:spacing w:after="0"/>
              <w:rPr>
                <w:rFonts w:ascii="Arial" w:hAnsi="Arial" w:cs="Arial"/>
                <w:snapToGrid w:val="0"/>
                <w:sz w:val="18"/>
                <w:szCs w:val="18"/>
              </w:rPr>
            </w:pPr>
          </w:p>
        </w:tc>
      </w:tr>
      <w:tr w:rsidR="00593B85" w14:paraId="0C152184"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DEFC6"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C446E1F" w14:textId="77777777" w:rsidR="00593B85" w:rsidRDefault="00593B85" w:rsidP="00A61FE2">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8418A62" w14:textId="77777777" w:rsidR="00593B85" w:rsidRDefault="00593B85" w:rsidP="00A61FE2">
            <w:pPr>
              <w:pStyle w:val="TAL"/>
              <w:rPr>
                <w:rFonts w:cs="Arial"/>
                <w:snapToGrid w:val="0"/>
                <w:szCs w:val="18"/>
              </w:rPr>
            </w:pPr>
          </w:p>
          <w:p w14:paraId="25669377" w14:textId="77777777" w:rsidR="00593B85" w:rsidRDefault="00593B85" w:rsidP="00A61FE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B34091B" w14:textId="77777777" w:rsidR="00593B85" w:rsidRDefault="00593B85" w:rsidP="00A61FE2">
            <w:pPr>
              <w:pStyle w:val="TAL"/>
              <w:rPr>
                <w:color w:val="000000"/>
              </w:rPr>
            </w:pPr>
          </w:p>
          <w:p w14:paraId="464E3896" w14:textId="77777777" w:rsidR="00593B85" w:rsidRDefault="00593B85" w:rsidP="00A61FE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1DD9BFF" w14:textId="77777777" w:rsidR="00593B85" w:rsidRDefault="00593B85" w:rsidP="00A61FE2">
            <w:pPr>
              <w:pStyle w:val="TAL"/>
            </w:pPr>
            <w:r>
              <w:t>type: String</w:t>
            </w:r>
          </w:p>
          <w:p w14:paraId="6DB666BE" w14:textId="77777777" w:rsidR="00593B85" w:rsidRDefault="00593B85" w:rsidP="00A61FE2">
            <w:pPr>
              <w:pStyle w:val="TAL"/>
            </w:pPr>
            <w:r>
              <w:t>multiplicity: 1</w:t>
            </w:r>
          </w:p>
          <w:p w14:paraId="09907074" w14:textId="77777777" w:rsidR="00593B85" w:rsidRDefault="00593B85" w:rsidP="00A61FE2">
            <w:pPr>
              <w:pStyle w:val="TAL"/>
            </w:pPr>
            <w:proofErr w:type="spellStart"/>
            <w:r>
              <w:t>isOrdered</w:t>
            </w:r>
            <w:proofErr w:type="spellEnd"/>
            <w:r>
              <w:t>: N/A</w:t>
            </w:r>
          </w:p>
          <w:p w14:paraId="0536B523" w14:textId="77777777" w:rsidR="00593B85" w:rsidRDefault="00593B85" w:rsidP="00A61FE2">
            <w:pPr>
              <w:pStyle w:val="TAL"/>
            </w:pPr>
            <w:proofErr w:type="spellStart"/>
            <w:r>
              <w:t>isUnique</w:t>
            </w:r>
            <w:proofErr w:type="spellEnd"/>
            <w:r>
              <w:t>: N/A</w:t>
            </w:r>
          </w:p>
          <w:p w14:paraId="1ECFAC86" w14:textId="77777777" w:rsidR="00593B85" w:rsidRDefault="00593B85" w:rsidP="00A61FE2">
            <w:pPr>
              <w:pStyle w:val="TAL"/>
            </w:pPr>
            <w:proofErr w:type="spellStart"/>
            <w:r>
              <w:t>defaultValue</w:t>
            </w:r>
            <w:proofErr w:type="spellEnd"/>
            <w:r>
              <w:t>: None</w:t>
            </w:r>
          </w:p>
          <w:p w14:paraId="201A5BFC" w14:textId="77777777" w:rsidR="00593B85" w:rsidRDefault="00593B85" w:rsidP="00A61FE2">
            <w:pPr>
              <w:pStyle w:val="TAL"/>
            </w:pPr>
            <w:proofErr w:type="spellStart"/>
            <w:r>
              <w:t>isNullable</w:t>
            </w:r>
            <w:proofErr w:type="spellEnd"/>
            <w:r>
              <w:t>: False</w:t>
            </w:r>
          </w:p>
          <w:p w14:paraId="2E479B14" w14:textId="77777777" w:rsidR="00593B85" w:rsidRDefault="00593B85" w:rsidP="00A61FE2">
            <w:pPr>
              <w:spacing w:after="0"/>
              <w:rPr>
                <w:rFonts w:ascii="Arial" w:hAnsi="Arial" w:cs="Arial"/>
                <w:snapToGrid w:val="0"/>
                <w:sz w:val="18"/>
                <w:szCs w:val="18"/>
              </w:rPr>
            </w:pPr>
          </w:p>
        </w:tc>
      </w:tr>
      <w:tr w:rsidR="00593B85" w14:paraId="09C6A63F"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370DD"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7BFD92B1" w14:textId="77777777" w:rsidR="00593B85" w:rsidRDefault="00593B85" w:rsidP="00A61FE2">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49F18A49" w14:textId="77777777" w:rsidR="00593B85" w:rsidRDefault="00593B85" w:rsidP="00A61FE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252E145" w14:textId="77777777" w:rsidR="00593B85" w:rsidRDefault="00593B85" w:rsidP="00A61FE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5098EA3C" w14:textId="77777777" w:rsidR="00593B85" w:rsidRDefault="00593B85" w:rsidP="00A61FE2">
            <w:pPr>
              <w:spacing w:after="0"/>
              <w:rPr>
                <w:rFonts w:ascii="Arial" w:hAnsi="Arial" w:cs="Arial"/>
                <w:sz w:val="18"/>
                <w:szCs w:val="18"/>
              </w:rPr>
            </w:pPr>
            <w:r>
              <w:rPr>
                <w:rFonts w:ascii="Arial" w:hAnsi="Arial" w:cs="Arial"/>
                <w:sz w:val="18"/>
                <w:szCs w:val="18"/>
              </w:rPr>
              <w:t>multiplicity: 1</w:t>
            </w:r>
          </w:p>
          <w:p w14:paraId="155ED54B"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295B63"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A3C732" w14:textId="77777777" w:rsidR="00593B85" w:rsidRDefault="00593B85" w:rsidP="00A61FE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1DA81A" w14:textId="77777777" w:rsidR="00593B85" w:rsidRDefault="00593B85" w:rsidP="00A61FE2">
            <w:pPr>
              <w:pStyle w:val="TAL"/>
            </w:pPr>
            <w:proofErr w:type="spellStart"/>
            <w:r>
              <w:rPr>
                <w:rFonts w:cs="Arial"/>
                <w:szCs w:val="18"/>
              </w:rPr>
              <w:t>isNullable</w:t>
            </w:r>
            <w:proofErr w:type="spellEnd"/>
            <w:r>
              <w:rPr>
                <w:rFonts w:cs="Arial"/>
                <w:szCs w:val="18"/>
              </w:rPr>
              <w:t>: False</w:t>
            </w:r>
          </w:p>
        </w:tc>
      </w:tr>
      <w:tr w:rsidR="00593B85" w14:paraId="6AA106EE"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4663A"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69328068" w14:textId="77777777" w:rsidR="00593B85" w:rsidRDefault="00593B85" w:rsidP="00A61FE2">
            <w:pPr>
              <w:pStyle w:val="TAL"/>
            </w:pPr>
            <w:r>
              <w:rPr>
                <w:lang w:eastAsia="de-DE"/>
              </w:rPr>
              <w:t>This parameter specifies the type of a logical transport interface. It could be VLAN, MPLS or Segment</w:t>
            </w:r>
            <w:r>
              <w:rPr>
                <w:color w:val="000000"/>
              </w:rPr>
              <w:t>.</w:t>
            </w:r>
          </w:p>
          <w:p w14:paraId="5174FE9B" w14:textId="77777777" w:rsidR="00593B85" w:rsidRDefault="00593B85" w:rsidP="00A61FE2">
            <w:pPr>
              <w:pStyle w:val="TAL"/>
              <w:rPr>
                <w:snapToGrid w:val="0"/>
              </w:rPr>
            </w:pPr>
          </w:p>
          <w:p w14:paraId="10585E92" w14:textId="77777777" w:rsidR="00593B85" w:rsidRDefault="00593B85" w:rsidP="00A61FE2">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930CDD9" w14:textId="77777777" w:rsidR="00593B85" w:rsidRDefault="00593B85" w:rsidP="00A61FE2">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055CA42" w14:textId="77777777" w:rsidR="00593B85" w:rsidRDefault="00593B85" w:rsidP="00A61FE2">
            <w:pPr>
              <w:spacing w:after="0"/>
              <w:rPr>
                <w:rFonts w:ascii="Arial" w:hAnsi="Arial" w:cs="Arial"/>
                <w:sz w:val="18"/>
                <w:szCs w:val="18"/>
              </w:rPr>
            </w:pPr>
            <w:r>
              <w:rPr>
                <w:rFonts w:ascii="Arial" w:hAnsi="Arial" w:cs="Arial"/>
                <w:sz w:val="18"/>
                <w:szCs w:val="18"/>
              </w:rPr>
              <w:t>multiplicity: 1</w:t>
            </w:r>
          </w:p>
          <w:p w14:paraId="063D2A4F"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8CD47D"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C0BDA9" w14:textId="77777777" w:rsidR="00593B85" w:rsidRDefault="00593B85" w:rsidP="00A61FE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38FF26" w14:textId="77777777" w:rsidR="00593B85" w:rsidRDefault="00593B85" w:rsidP="00A61FE2">
            <w:pPr>
              <w:pStyle w:val="TAL"/>
            </w:pPr>
            <w:proofErr w:type="spellStart"/>
            <w:r>
              <w:rPr>
                <w:rFonts w:cs="Arial"/>
                <w:szCs w:val="18"/>
              </w:rPr>
              <w:t>isNullable</w:t>
            </w:r>
            <w:proofErr w:type="spellEnd"/>
            <w:r>
              <w:rPr>
                <w:rFonts w:cs="Arial"/>
                <w:szCs w:val="18"/>
              </w:rPr>
              <w:t>: False</w:t>
            </w:r>
          </w:p>
        </w:tc>
      </w:tr>
      <w:tr w:rsidR="00593B85" w14:paraId="271FF979"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3C628"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625C360" w14:textId="77777777" w:rsidR="00593B85" w:rsidRDefault="00593B85" w:rsidP="00A61FE2">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31C5015C" w14:textId="77777777" w:rsidR="00593B85" w:rsidRDefault="00593B85" w:rsidP="00A61FE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DD1E4D6" w14:textId="77777777" w:rsidR="00593B85" w:rsidRDefault="00593B85" w:rsidP="00A61FE2">
            <w:pPr>
              <w:pStyle w:val="TAL"/>
              <w:rPr>
                <w:lang w:eastAsia="zh-CN"/>
              </w:rPr>
            </w:pPr>
            <w:r>
              <w:rPr>
                <w:lang w:eastAsia="zh-CN"/>
              </w:rPr>
              <w:t>In case logical transport interface is MPLS, it is MPLS Tag.</w:t>
            </w:r>
          </w:p>
          <w:p w14:paraId="2844CB59" w14:textId="77777777" w:rsidR="00593B85" w:rsidRDefault="00593B85" w:rsidP="00A61FE2">
            <w:pPr>
              <w:pStyle w:val="TAL"/>
            </w:pPr>
            <w:r>
              <w:rPr>
                <w:lang w:eastAsia="zh-CN"/>
              </w:rPr>
              <w:t xml:space="preserve">In case logical transport interface is </w:t>
            </w:r>
            <w:r>
              <w:rPr>
                <w:lang w:eastAsia="de-DE"/>
              </w:rPr>
              <w:t>Segment, it is Segment ID.</w:t>
            </w:r>
          </w:p>
          <w:p w14:paraId="7239D47E" w14:textId="77777777" w:rsidR="00593B85" w:rsidRDefault="00593B85" w:rsidP="00A61FE2">
            <w:pPr>
              <w:pStyle w:val="TAL"/>
              <w:rPr>
                <w:snapToGrid w:val="0"/>
              </w:rPr>
            </w:pPr>
          </w:p>
          <w:p w14:paraId="2F99EAB3" w14:textId="77777777" w:rsidR="00593B85" w:rsidRDefault="00593B85" w:rsidP="00A61FE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ECD917F" w14:textId="77777777" w:rsidR="00593B85" w:rsidRDefault="00593B85" w:rsidP="00A61FE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537F03" w14:textId="77777777" w:rsidR="00593B85" w:rsidRDefault="00593B85" w:rsidP="00A61FE2">
            <w:pPr>
              <w:spacing w:after="0"/>
              <w:rPr>
                <w:rFonts w:ascii="Arial" w:hAnsi="Arial" w:cs="Arial"/>
                <w:sz w:val="18"/>
                <w:szCs w:val="18"/>
              </w:rPr>
            </w:pPr>
            <w:r>
              <w:rPr>
                <w:rFonts w:ascii="Arial" w:hAnsi="Arial" w:cs="Arial"/>
                <w:sz w:val="18"/>
                <w:szCs w:val="18"/>
              </w:rPr>
              <w:t>multiplicity: 1</w:t>
            </w:r>
          </w:p>
          <w:p w14:paraId="713C9A09"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EE4687"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147B3E" w14:textId="77777777" w:rsidR="00593B85" w:rsidRDefault="00593B85" w:rsidP="00A61FE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C8B6F7" w14:textId="77777777" w:rsidR="00593B85" w:rsidRDefault="00593B85" w:rsidP="00A61FE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93B85" w14:paraId="7EA9A4E0"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26556"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26E64792" w14:textId="77777777" w:rsidR="00593B85" w:rsidRDefault="00593B85" w:rsidP="00A61FE2">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B546FC6" w14:textId="77777777" w:rsidR="00593B85" w:rsidRDefault="00593B85" w:rsidP="00A61FE2">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2150E090" w14:textId="77777777" w:rsidR="00593B85" w:rsidRDefault="00593B85" w:rsidP="00A61FE2">
            <w:pPr>
              <w:pStyle w:val="TAL"/>
              <w:ind w:left="284"/>
              <w:rPr>
                <w:rFonts w:cs="Arial"/>
                <w:snapToGrid w:val="0"/>
                <w:szCs w:val="18"/>
              </w:rPr>
            </w:pPr>
            <w:r>
              <w:rPr>
                <w:rFonts w:cs="Arial"/>
                <w:snapToGrid w:val="0"/>
                <w:szCs w:val="18"/>
              </w:rPr>
              <w:t xml:space="preserve">- system name, </w:t>
            </w:r>
          </w:p>
          <w:p w14:paraId="36C3C1DD" w14:textId="77777777" w:rsidR="00593B85" w:rsidRDefault="00593B85" w:rsidP="00A61FE2">
            <w:pPr>
              <w:pStyle w:val="TAL"/>
              <w:ind w:left="284"/>
              <w:rPr>
                <w:rFonts w:cs="Arial"/>
                <w:snapToGrid w:val="0"/>
                <w:szCs w:val="18"/>
              </w:rPr>
            </w:pPr>
            <w:r>
              <w:rPr>
                <w:rFonts w:cs="Arial"/>
                <w:snapToGrid w:val="0"/>
                <w:szCs w:val="18"/>
              </w:rPr>
              <w:t xml:space="preserve">- port name, </w:t>
            </w:r>
          </w:p>
          <w:p w14:paraId="0EF1150D" w14:textId="77777777" w:rsidR="00593B85" w:rsidRDefault="00593B85" w:rsidP="00A61FE2">
            <w:pPr>
              <w:pStyle w:val="TAL"/>
              <w:ind w:left="284"/>
              <w:rPr>
                <w:rFonts w:cs="Arial"/>
                <w:snapToGrid w:val="0"/>
                <w:szCs w:val="18"/>
              </w:rPr>
            </w:pPr>
            <w:r>
              <w:rPr>
                <w:rFonts w:cs="Arial"/>
                <w:snapToGrid w:val="0"/>
                <w:szCs w:val="18"/>
              </w:rPr>
              <w:t>- IP management address of transport nodes.</w:t>
            </w:r>
          </w:p>
          <w:p w14:paraId="51C15E6D" w14:textId="77777777" w:rsidR="00593B85" w:rsidRDefault="00593B85" w:rsidP="00A61FE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250591D" w14:textId="77777777" w:rsidR="00593B85" w:rsidRDefault="00593B85" w:rsidP="00A61FE2">
            <w:pPr>
              <w:pStyle w:val="TAL"/>
            </w:pPr>
            <w:r>
              <w:t>type: String</w:t>
            </w:r>
          </w:p>
          <w:p w14:paraId="5F775505" w14:textId="77777777" w:rsidR="00593B85" w:rsidRDefault="00593B85" w:rsidP="00A61FE2">
            <w:pPr>
              <w:pStyle w:val="TAL"/>
            </w:pPr>
            <w:r>
              <w:t>multiplicity: *</w:t>
            </w:r>
          </w:p>
          <w:p w14:paraId="00059676" w14:textId="77777777" w:rsidR="00593B85" w:rsidRDefault="00593B85" w:rsidP="00A61FE2">
            <w:pPr>
              <w:pStyle w:val="TAL"/>
            </w:pPr>
            <w:proofErr w:type="spellStart"/>
            <w:r>
              <w:t>isOrdered</w:t>
            </w:r>
            <w:proofErr w:type="spellEnd"/>
            <w:r>
              <w:t>: N/A</w:t>
            </w:r>
          </w:p>
          <w:p w14:paraId="7169D7B9" w14:textId="77777777" w:rsidR="00593B85" w:rsidRDefault="00593B85" w:rsidP="00A61FE2">
            <w:pPr>
              <w:pStyle w:val="TAL"/>
            </w:pPr>
            <w:proofErr w:type="spellStart"/>
            <w:r>
              <w:t>isUnique</w:t>
            </w:r>
            <w:proofErr w:type="spellEnd"/>
            <w:r>
              <w:t>: N/A</w:t>
            </w:r>
          </w:p>
          <w:p w14:paraId="0485D085" w14:textId="77777777" w:rsidR="00593B85" w:rsidRDefault="00593B85" w:rsidP="00A61FE2">
            <w:pPr>
              <w:pStyle w:val="TAL"/>
            </w:pPr>
            <w:proofErr w:type="spellStart"/>
            <w:r>
              <w:t>defaultValue</w:t>
            </w:r>
            <w:proofErr w:type="spellEnd"/>
            <w:r>
              <w:t>: None</w:t>
            </w:r>
          </w:p>
          <w:p w14:paraId="1C9D2668" w14:textId="77777777" w:rsidR="00593B85" w:rsidRDefault="00593B85" w:rsidP="00A61FE2">
            <w:pPr>
              <w:pStyle w:val="TAL"/>
            </w:pPr>
            <w:proofErr w:type="spellStart"/>
            <w:r>
              <w:t>isNullable</w:t>
            </w:r>
            <w:proofErr w:type="spellEnd"/>
            <w:r>
              <w:t>: True</w:t>
            </w:r>
          </w:p>
          <w:p w14:paraId="53D71E13" w14:textId="77777777" w:rsidR="00593B85" w:rsidRDefault="00593B85" w:rsidP="00A61FE2">
            <w:pPr>
              <w:spacing w:after="0"/>
              <w:rPr>
                <w:rFonts w:ascii="Arial" w:hAnsi="Arial" w:cs="Arial"/>
                <w:snapToGrid w:val="0"/>
                <w:sz w:val="18"/>
                <w:szCs w:val="18"/>
              </w:rPr>
            </w:pPr>
          </w:p>
        </w:tc>
      </w:tr>
      <w:tr w:rsidR="00593B85" w14:paraId="13A71E13"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72DBE"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12C257" w14:textId="77777777" w:rsidR="00593B85" w:rsidRDefault="00593B85" w:rsidP="00A61FE2">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1B66829" w14:textId="77777777" w:rsidR="00593B85" w:rsidRDefault="00593B85" w:rsidP="00A61FE2">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DC6BDBE" w14:textId="77777777" w:rsidR="00593B85" w:rsidRDefault="00593B85" w:rsidP="00A61FE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C69FB7E" w14:textId="77777777" w:rsidR="00593B85" w:rsidRDefault="00593B85" w:rsidP="00A61FE2">
            <w:pPr>
              <w:spacing w:after="0"/>
              <w:rPr>
                <w:rFonts w:ascii="Arial" w:hAnsi="Arial" w:cs="Arial"/>
                <w:sz w:val="18"/>
                <w:szCs w:val="18"/>
              </w:rPr>
            </w:pPr>
            <w:r>
              <w:rPr>
                <w:rFonts w:ascii="Arial" w:hAnsi="Arial" w:cs="Arial"/>
                <w:sz w:val="18"/>
                <w:szCs w:val="18"/>
              </w:rPr>
              <w:t xml:space="preserve">multiplicity: </w:t>
            </w:r>
            <w:r w:rsidRPr="00B22A72">
              <w:t>1</w:t>
            </w:r>
          </w:p>
          <w:p w14:paraId="58E1BF9A"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8064F0" w14:textId="77777777" w:rsidR="00593B85" w:rsidRDefault="00593B85" w:rsidP="00A61FE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3AD3DE7" w14:textId="77777777" w:rsidR="00593B85" w:rsidRDefault="00593B85" w:rsidP="00A61FE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2CA447" w14:textId="77777777" w:rsidR="00593B85" w:rsidRDefault="00593B85" w:rsidP="00A61FE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93B85" w14:paraId="1773EA57"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9700F" w14:textId="77777777" w:rsidR="00593B85" w:rsidRDefault="00593B85" w:rsidP="00A61FE2">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F8CA8EB" w14:textId="77777777" w:rsidR="00593B85" w:rsidRDefault="00593B85" w:rsidP="00A61FE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239256D" w14:textId="77777777" w:rsidR="00593B85" w:rsidRDefault="00593B85" w:rsidP="00A61FE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55D895B"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String</w:t>
            </w:r>
          </w:p>
          <w:p w14:paraId="506B6232"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42A2E57D"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4AD7A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3F38E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776BE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7389A3" w14:textId="77777777" w:rsidR="00593B85" w:rsidRDefault="00593B85" w:rsidP="00A61FE2">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64BB11D0"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1C0F4" w14:textId="77777777" w:rsidR="00593B85" w:rsidRDefault="00593B85" w:rsidP="00A61FE2">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843711" w14:textId="77777777" w:rsidR="00593B85" w:rsidRDefault="00593B85" w:rsidP="00A61FE2">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0416CA1"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String</w:t>
            </w:r>
          </w:p>
          <w:p w14:paraId="28F13415"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4867CA1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BFD01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F852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C4383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AD1994" w14:textId="77777777" w:rsidR="00593B85" w:rsidRDefault="00593B85" w:rsidP="00A61FE2">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77D2100D"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74A9A"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7E5E151" w14:textId="77777777" w:rsidR="00593B85" w:rsidRDefault="00593B85" w:rsidP="00A61FE2">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901C580"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5402C0FA"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08B20BD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DFD5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6CED9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E289EC" w14:textId="77777777" w:rsidR="00593B85" w:rsidRDefault="00593B85" w:rsidP="00A61FE2">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93B85" w14:paraId="2FD72EC8"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BEC386"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15FCECF" w14:textId="77777777" w:rsidR="00593B85" w:rsidRDefault="00593B85" w:rsidP="00A61FE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38DC0F4"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String</w:t>
            </w:r>
          </w:p>
          <w:p w14:paraId="40301DBE"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w:t>
            </w:r>
          </w:p>
          <w:p w14:paraId="10F1D85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05650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01E58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CF7564" w14:textId="77777777" w:rsidR="00593B85" w:rsidRDefault="00593B85" w:rsidP="00A61FE2">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93B85" w14:paraId="6270EE77"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A83FF"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1316C992" w14:textId="77777777" w:rsidR="00593B85" w:rsidRDefault="00593B85" w:rsidP="00A61FE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6C3FAA4C" w14:textId="77777777" w:rsidR="00593B85" w:rsidRDefault="00593B85" w:rsidP="00A61FE2">
            <w:pPr>
              <w:spacing w:after="0"/>
              <w:rPr>
                <w:rFonts w:ascii="Arial" w:hAnsi="Arial" w:cs="Arial"/>
                <w:color w:val="000000"/>
                <w:sz w:val="18"/>
                <w:szCs w:val="18"/>
              </w:rPr>
            </w:pPr>
          </w:p>
          <w:p w14:paraId="617511A7" w14:textId="77777777" w:rsidR="00593B85" w:rsidRDefault="00593B85" w:rsidP="00A61FE2">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6333312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Enum</w:t>
            </w:r>
          </w:p>
          <w:p w14:paraId="3DF24857"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12CE05E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C52FA9"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C2177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0B55D4"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E84376" w14:textId="77777777" w:rsidR="00593B85" w:rsidRDefault="00593B85" w:rsidP="00A61FE2">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593B85" w14:paraId="262F7557"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94896" w14:textId="77777777" w:rsidR="00593B85" w:rsidRDefault="00593B85" w:rsidP="00A61FE2">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4E277E9" w14:textId="77777777" w:rsidR="00593B85" w:rsidRDefault="00593B85" w:rsidP="00A61FE2">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F1F022E" w14:textId="77777777" w:rsidR="00593B85" w:rsidRDefault="00593B85" w:rsidP="00A61FE2">
            <w:pPr>
              <w:pStyle w:val="TAL"/>
            </w:pPr>
          </w:p>
          <w:p w14:paraId="23A38511" w14:textId="77777777" w:rsidR="00593B85" w:rsidRDefault="00593B85" w:rsidP="00A61FE2">
            <w:pPr>
              <w:pStyle w:val="TAL"/>
            </w:pPr>
          </w:p>
        </w:tc>
        <w:tc>
          <w:tcPr>
            <w:tcW w:w="2156" w:type="dxa"/>
            <w:tcBorders>
              <w:top w:val="single" w:sz="4" w:space="0" w:color="auto"/>
              <w:left w:val="single" w:sz="4" w:space="0" w:color="auto"/>
              <w:bottom w:val="single" w:sz="4" w:space="0" w:color="auto"/>
              <w:right w:val="single" w:sz="4" w:space="0" w:color="auto"/>
            </w:tcBorders>
          </w:tcPr>
          <w:p w14:paraId="5334954C" w14:textId="77777777" w:rsidR="00593B85" w:rsidRDefault="00593B85" w:rsidP="00A61FE2">
            <w:pPr>
              <w:pStyle w:val="TAL"/>
              <w:rPr>
                <w:rFonts w:cs="Arial"/>
              </w:rPr>
            </w:pPr>
            <w:r>
              <w:rPr>
                <w:rFonts w:cs="Arial"/>
              </w:rPr>
              <w:t>type: DN</w:t>
            </w:r>
          </w:p>
          <w:p w14:paraId="23506053" w14:textId="77777777" w:rsidR="00593B85" w:rsidRDefault="00593B85" w:rsidP="00A61FE2">
            <w:pPr>
              <w:pStyle w:val="TAL"/>
              <w:rPr>
                <w:rFonts w:cs="Arial"/>
              </w:rPr>
            </w:pPr>
            <w:r>
              <w:rPr>
                <w:rFonts w:cs="Arial"/>
              </w:rPr>
              <w:t>multiplicity: *</w:t>
            </w:r>
          </w:p>
          <w:p w14:paraId="5D8C1037" w14:textId="77777777" w:rsidR="00593B85" w:rsidRDefault="00593B85" w:rsidP="00A61FE2">
            <w:pPr>
              <w:pStyle w:val="TAL"/>
              <w:rPr>
                <w:rFonts w:cs="Arial"/>
              </w:rPr>
            </w:pPr>
            <w:proofErr w:type="spellStart"/>
            <w:r>
              <w:rPr>
                <w:rFonts w:cs="Arial"/>
              </w:rPr>
              <w:t>isOrdered</w:t>
            </w:r>
            <w:proofErr w:type="spellEnd"/>
            <w:r>
              <w:rPr>
                <w:rFonts w:cs="Arial"/>
              </w:rPr>
              <w:t>: N/A</w:t>
            </w:r>
          </w:p>
          <w:p w14:paraId="6156F36F" w14:textId="77777777" w:rsidR="00593B85" w:rsidRDefault="00593B85" w:rsidP="00A61FE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FC5C0EA" w14:textId="77777777" w:rsidR="00593B85" w:rsidRDefault="00593B85" w:rsidP="00A61FE2">
            <w:pPr>
              <w:pStyle w:val="TAL"/>
              <w:rPr>
                <w:rFonts w:cs="Arial"/>
              </w:rPr>
            </w:pPr>
            <w:proofErr w:type="spellStart"/>
            <w:r>
              <w:rPr>
                <w:rFonts w:cs="Arial"/>
              </w:rPr>
              <w:t>defaultValue</w:t>
            </w:r>
            <w:proofErr w:type="spellEnd"/>
            <w:r>
              <w:rPr>
                <w:rFonts w:cs="Arial"/>
              </w:rPr>
              <w:t>: None</w:t>
            </w:r>
          </w:p>
          <w:p w14:paraId="4086B7CF" w14:textId="77777777" w:rsidR="00593B85" w:rsidRDefault="00593B85" w:rsidP="00A61FE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B466222" w14:textId="77777777" w:rsidR="00593B85" w:rsidRDefault="00593B85" w:rsidP="00A61FE2">
            <w:pPr>
              <w:spacing w:after="0"/>
              <w:rPr>
                <w:rFonts w:ascii="Arial" w:hAnsi="Arial" w:cs="Arial"/>
                <w:sz w:val="18"/>
                <w:szCs w:val="18"/>
                <w:lang w:eastAsia="zh-CN"/>
              </w:rPr>
            </w:pPr>
          </w:p>
        </w:tc>
      </w:tr>
      <w:tr w:rsidR="00593B85" w14:paraId="38214310"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54CEC" w14:textId="77777777" w:rsidR="00593B85" w:rsidRDefault="00593B85" w:rsidP="00A61FE2">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54A3B2" w14:textId="77777777" w:rsidR="00593B85" w:rsidRDefault="00593B85" w:rsidP="00A61FE2">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518B2B7" w14:textId="77777777" w:rsidR="00593B85" w:rsidRDefault="00593B85" w:rsidP="00A61FE2">
            <w:pPr>
              <w:pStyle w:val="TAL"/>
              <w:rPr>
                <w:rFonts w:cs="Arial"/>
              </w:rPr>
            </w:pPr>
            <w:r>
              <w:rPr>
                <w:rFonts w:cs="Arial"/>
              </w:rPr>
              <w:t>type: DN</w:t>
            </w:r>
          </w:p>
          <w:p w14:paraId="3F8CE229" w14:textId="77777777" w:rsidR="00593B85" w:rsidRDefault="00593B85" w:rsidP="00A61FE2">
            <w:pPr>
              <w:pStyle w:val="TAL"/>
              <w:rPr>
                <w:rFonts w:cs="Arial"/>
              </w:rPr>
            </w:pPr>
            <w:r>
              <w:rPr>
                <w:rFonts w:cs="Arial"/>
              </w:rPr>
              <w:t>multiplicity: *</w:t>
            </w:r>
          </w:p>
          <w:p w14:paraId="1ACD03E8" w14:textId="77777777" w:rsidR="00593B85" w:rsidRDefault="00593B85" w:rsidP="00A61FE2">
            <w:pPr>
              <w:pStyle w:val="TAL"/>
              <w:rPr>
                <w:rFonts w:cs="Arial"/>
              </w:rPr>
            </w:pPr>
            <w:proofErr w:type="spellStart"/>
            <w:r>
              <w:rPr>
                <w:rFonts w:cs="Arial"/>
              </w:rPr>
              <w:t>isOrdered</w:t>
            </w:r>
            <w:proofErr w:type="spellEnd"/>
            <w:r>
              <w:rPr>
                <w:rFonts w:cs="Arial"/>
              </w:rPr>
              <w:t>: N/A</w:t>
            </w:r>
          </w:p>
          <w:p w14:paraId="461B99EC" w14:textId="77777777" w:rsidR="00593B85" w:rsidRDefault="00593B85" w:rsidP="00A61FE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BECC6E1" w14:textId="77777777" w:rsidR="00593B85" w:rsidRDefault="00593B85" w:rsidP="00A61FE2">
            <w:pPr>
              <w:pStyle w:val="TAL"/>
              <w:rPr>
                <w:rFonts w:cs="Arial"/>
              </w:rPr>
            </w:pPr>
            <w:proofErr w:type="spellStart"/>
            <w:r>
              <w:rPr>
                <w:rFonts w:cs="Arial"/>
              </w:rPr>
              <w:t>defaultValue</w:t>
            </w:r>
            <w:proofErr w:type="spellEnd"/>
            <w:r>
              <w:rPr>
                <w:rFonts w:cs="Arial"/>
              </w:rPr>
              <w:t>: None</w:t>
            </w:r>
          </w:p>
          <w:p w14:paraId="35967EE7" w14:textId="77777777" w:rsidR="00593B85" w:rsidRDefault="00593B85" w:rsidP="00A61FE2">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698F4399" w14:textId="77777777" w:rsidR="00593B85" w:rsidRDefault="00593B85" w:rsidP="00A61FE2">
            <w:pPr>
              <w:spacing w:after="0"/>
              <w:rPr>
                <w:rFonts w:ascii="Arial" w:hAnsi="Arial" w:cs="Arial"/>
                <w:sz w:val="18"/>
                <w:szCs w:val="18"/>
                <w:lang w:eastAsia="zh-CN"/>
              </w:rPr>
            </w:pPr>
          </w:p>
        </w:tc>
      </w:tr>
      <w:tr w:rsidR="00593B85" w14:paraId="0C8A8A66"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687AA" w14:textId="77777777" w:rsidR="00593B85" w:rsidRDefault="00593B85" w:rsidP="00A61FE2">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E5F7034" w14:textId="77777777" w:rsidR="00593B85" w:rsidRDefault="00593B85" w:rsidP="00A61FE2">
            <w:pPr>
              <w:pStyle w:val="TAL"/>
            </w:pPr>
            <w:r>
              <w:t>This attribute describes whether a network slice can be simultaneously used by a device together with other network slices and if so, with which other classes of network slices.</w:t>
            </w:r>
          </w:p>
          <w:p w14:paraId="3E606703" w14:textId="77777777" w:rsidR="00593B85" w:rsidRDefault="00593B85" w:rsidP="00A61FE2">
            <w:pPr>
              <w:pStyle w:val="TAL"/>
            </w:pPr>
          </w:p>
          <w:p w14:paraId="135CBC0E" w14:textId="77777777" w:rsidR="00593B85" w:rsidRDefault="00593B85" w:rsidP="00A61FE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7A71005" w14:textId="77777777" w:rsidR="00593B85" w:rsidRDefault="00593B85" w:rsidP="00A61FE2">
            <w:pPr>
              <w:spacing w:after="0"/>
              <w:rPr>
                <w:rFonts w:ascii="Arial" w:hAnsi="Arial" w:cs="Arial"/>
                <w:sz w:val="18"/>
                <w:szCs w:val="18"/>
              </w:rPr>
            </w:pPr>
          </w:p>
          <w:p w14:paraId="0F1E6CBB" w14:textId="77777777" w:rsidR="00593B85" w:rsidRDefault="00593B85" w:rsidP="00A61FE2">
            <w:pPr>
              <w:spacing w:after="0"/>
              <w:rPr>
                <w:rFonts w:ascii="Arial" w:hAnsi="Arial" w:cs="Arial"/>
                <w:sz w:val="18"/>
                <w:szCs w:val="18"/>
              </w:rPr>
            </w:pPr>
            <w:r>
              <w:rPr>
                <w:rFonts w:ascii="Arial" w:hAnsi="Arial" w:cs="Arial"/>
                <w:sz w:val="18"/>
                <w:szCs w:val="18"/>
              </w:rPr>
              <w:t>“0”: Can be used with any network slice</w:t>
            </w:r>
          </w:p>
          <w:p w14:paraId="1D3DFE67" w14:textId="77777777" w:rsidR="00593B85" w:rsidRDefault="00593B85" w:rsidP="00A61FE2">
            <w:pPr>
              <w:spacing w:after="0"/>
              <w:rPr>
                <w:rFonts w:ascii="Arial" w:hAnsi="Arial" w:cs="Arial"/>
                <w:sz w:val="18"/>
                <w:szCs w:val="18"/>
              </w:rPr>
            </w:pPr>
            <w:r>
              <w:rPr>
                <w:rFonts w:ascii="Arial" w:hAnsi="Arial" w:cs="Arial"/>
                <w:sz w:val="18"/>
                <w:szCs w:val="18"/>
              </w:rPr>
              <w:t>“1”: Can be used with network slices with same SST value</w:t>
            </w:r>
          </w:p>
          <w:p w14:paraId="6E557F4B" w14:textId="77777777" w:rsidR="00593B85" w:rsidRDefault="00593B85" w:rsidP="00A61FE2">
            <w:pPr>
              <w:spacing w:after="0"/>
              <w:rPr>
                <w:rFonts w:ascii="Arial" w:hAnsi="Arial" w:cs="Arial"/>
                <w:sz w:val="18"/>
                <w:szCs w:val="18"/>
              </w:rPr>
            </w:pPr>
            <w:r>
              <w:rPr>
                <w:rFonts w:ascii="Arial" w:hAnsi="Arial" w:cs="Arial"/>
                <w:sz w:val="18"/>
                <w:szCs w:val="18"/>
              </w:rPr>
              <w:t>“2”: Can be used with any network slice with same SD value</w:t>
            </w:r>
          </w:p>
          <w:p w14:paraId="61016431" w14:textId="77777777" w:rsidR="00593B85" w:rsidRDefault="00593B85" w:rsidP="00A61FE2">
            <w:pPr>
              <w:spacing w:after="0"/>
              <w:rPr>
                <w:rFonts w:ascii="Arial" w:hAnsi="Arial" w:cs="Arial"/>
                <w:sz w:val="18"/>
                <w:szCs w:val="18"/>
              </w:rPr>
            </w:pPr>
            <w:r>
              <w:rPr>
                <w:rFonts w:ascii="Arial" w:hAnsi="Arial" w:cs="Arial"/>
                <w:sz w:val="18"/>
                <w:szCs w:val="18"/>
              </w:rPr>
              <w:t>“3”: Cannot be used with another network slice</w:t>
            </w:r>
          </w:p>
          <w:p w14:paraId="0D6DA710" w14:textId="77777777" w:rsidR="00593B85" w:rsidRDefault="00593B85" w:rsidP="00A61FE2">
            <w:pPr>
              <w:spacing w:after="0"/>
              <w:rPr>
                <w:rFonts w:ascii="Arial" w:hAnsi="Arial" w:cs="Arial"/>
                <w:sz w:val="18"/>
                <w:szCs w:val="18"/>
              </w:rPr>
            </w:pPr>
            <w:r>
              <w:rPr>
                <w:rFonts w:ascii="Arial" w:hAnsi="Arial" w:cs="Arial"/>
                <w:sz w:val="18"/>
                <w:szCs w:val="18"/>
              </w:rPr>
              <w:t>“4”: Cannot be used by a UE in a specific location</w:t>
            </w:r>
          </w:p>
          <w:p w14:paraId="42AEBC92" w14:textId="77777777" w:rsidR="00593B85" w:rsidRDefault="00593B85" w:rsidP="00A61FE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48509E0"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ENUM</w:t>
            </w:r>
          </w:p>
          <w:p w14:paraId="3ED8B23D"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1A3A9C2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85AE1B"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751A2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790391" w14:textId="77777777" w:rsidR="00593B85" w:rsidRDefault="00593B85" w:rsidP="00A61FE2">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593B85" w14:paraId="1FD76A13"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C31CA"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3ED7D8" w14:textId="77777777" w:rsidR="00593B85" w:rsidRDefault="00593B85" w:rsidP="00A61FE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6EB3B8E"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958985E"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66DA298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7943DD" w14:textId="77777777" w:rsidR="00593B85" w:rsidRPr="00C06349" w:rsidRDefault="00593B85" w:rsidP="00A61FE2">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92D6B38" w14:textId="77777777" w:rsidR="00593B85" w:rsidRPr="00C06349" w:rsidRDefault="00593B85" w:rsidP="00A61FE2">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5E773FCC" w14:textId="77777777" w:rsidR="00593B85" w:rsidRDefault="00593B85" w:rsidP="00A61FE2">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T</w:t>
            </w:r>
            <w:r>
              <w:rPr>
                <w:rFonts w:ascii="Arial" w:hAnsi="Arial" w:cs="Arial"/>
                <w:snapToGrid w:val="0"/>
                <w:sz w:val="18"/>
                <w:szCs w:val="18"/>
                <w:lang w:val="fr-FR"/>
              </w:rPr>
              <w:t>rue</w:t>
            </w:r>
          </w:p>
        </w:tc>
      </w:tr>
      <w:tr w:rsidR="00593B85" w14:paraId="10530577"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D2323"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109AD16" w14:textId="77777777" w:rsidR="00593B85" w:rsidRDefault="00593B85" w:rsidP="00A61FE2">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4B4207BF" w14:textId="77777777" w:rsidR="00593B85" w:rsidRDefault="00593B85" w:rsidP="00A61FE2">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F3013A9" w14:textId="77777777" w:rsidR="00593B85" w:rsidRDefault="00593B85" w:rsidP="00A61FE2">
            <w:pPr>
              <w:pStyle w:val="TAL"/>
              <w:rPr>
                <w:lang w:eastAsia="zh-CN"/>
              </w:rPr>
            </w:pPr>
            <w:r>
              <w:rPr>
                <w:lang w:eastAsia="zh-CN"/>
              </w:rPr>
              <w:t>or</w:t>
            </w:r>
          </w:p>
          <w:p w14:paraId="326F1C1A" w14:textId="77777777" w:rsidR="00593B85" w:rsidRDefault="00593B85" w:rsidP="00A61FE2">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B95E5E3" w14:textId="77777777" w:rsidR="00593B85" w:rsidRDefault="00593B85" w:rsidP="00A61FE2">
            <w:pPr>
              <w:pStyle w:val="TAL"/>
              <w:rPr>
                <w:lang w:eastAsia="zh-CN"/>
              </w:rPr>
            </w:pPr>
            <w:r>
              <w:rPr>
                <w:lang w:eastAsia="zh-CN"/>
              </w:rPr>
              <w:t>or</w:t>
            </w:r>
          </w:p>
          <w:p w14:paraId="70A12A80" w14:textId="77777777" w:rsidR="00593B85" w:rsidRDefault="00593B85" w:rsidP="00A61FE2">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1E86636" w14:textId="77777777" w:rsidR="00593B85" w:rsidRDefault="00593B85" w:rsidP="00A61FE2">
            <w:pPr>
              <w:keepNext/>
              <w:keepLines/>
              <w:spacing w:after="0"/>
              <w:rPr>
                <w:rFonts w:ascii="Arial" w:hAnsi="Arial" w:cs="Arial"/>
                <w:sz w:val="18"/>
                <w:szCs w:val="18"/>
                <w:lang w:eastAsia="zh-CN"/>
              </w:rPr>
            </w:pPr>
          </w:p>
          <w:p w14:paraId="7BA60D3D" w14:textId="77777777" w:rsidR="00593B85" w:rsidRDefault="00593B85" w:rsidP="00A61FE2">
            <w:pPr>
              <w:keepNext/>
              <w:keepLines/>
              <w:spacing w:after="0"/>
              <w:rPr>
                <w:rFonts w:ascii="Arial" w:hAnsi="Arial" w:cs="Arial"/>
                <w:sz w:val="18"/>
                <w:szCs w:val="18"/>
                <w:lang w:eastAsia="zh-CN"/>
              </w:rPr>
            </w:pPr>
          </w:p>
          <w:p w14:paraId="2C56E575" w14:textId="77777777" w:rsidR="00593B85" w:rsidRDefault="00593B85" w:rsidP="00A61FE2">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CAD7C91" w14:textId="77777777" w:rsidR="00593B85" w:rsidRDefault="00593B85" w:rsidP="00A61FE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46908FF5" w14:textId="77777777" w:rsidR="00593B85" w:rsidRDefault="00593B85" w:rsidP="00A61FE2">
            <w:pPr>
              <w:pStyle w:val="TAL"/>
              <w:rPr>
                <w:rFonts w:cs="Arial"/>
                <w:lang w:eastAsia="zh-CN"/>
              </w:rPr>
            </w:pPr>
            <w:r>
              <w:rPr>
                <w:rFonts w:cs="Arial"/>
                <w:lang w:eastAsia="zh-CN"/>
              </w:rPr>
              <w:t xml:space="preserve">    - number of bits (Integer) (see TS 28.554 [27] clause 6.7.2.2).</w:t>
            </w:r>
          </w:p>
          <w:p w14:paraId="32EF7635" w14:textId="77777777" w:rsidR="00593B85" w:rsidRDefault="00593B85" w:rsidP="00A61FE2">
            <w:pPr>
              <w:pStyle w:val="TAL"/>
              <w:rPr>
                <w:rFonts w:cs="Arial"/>
                <w:lang w:eastAsia="zh-CN"/>
              </w:rPr>
            </w:pPr>
          </w:p>
          <w:p w14:paraId="27969EAE" w14:textId="77777777" w:rsidR="00593B85" w:rsidRPr="001F2B04" w:rsidRDefault="00593B85" w:rsidP="00A61FE2">
            <w:pPr>
              <w:pStyle w:val="TAL"/>
              <w:rPr>
                <w:rFonts w:cs="Arial"/>
                <w:lang w:eastAsia="zh-CN"/>
              </w:rPr>
            </w:pPr>
          </w:p>
          <w:p w14:paraId="5852415E" w14:textId="77777777" w:rsidR="00593B85" w:rsidRDefault="00593B85" w:rsidP="00A61FE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6A289EA" w14:textId="77777777" w:rsidR="00593B85" w:rsidRDefault="00593B85" w:rsidP="00A61FE2">
            <w:pPr>
              <w:pStyle w:val="TAL"/>
              <w:rPr>
                <w:rFonts w:cs="Arial"/>
                <w:lang w:eastAsia="zh-CN"/>
              </w:rPr>
            </w:pPr>
            <w:r>
              <w:rPr>
                <w:rFonts w:cs="Arial"/>
                <w:lang w:eastAsia="zh-CN"/>
              </w:rPr>
              <w:t xml:space="preserve">    - latency in 0.1ms (Integer) (see TS 28.554 [27] clause 6.7.2.3).</w:t>
            </w:r>
          </w:p>
          <w:p w14:paraId="0491BCE3" w14:textId="77777777" w:rsidR="00593B85" w:rsidRDefault="00593B85" w:rsidP="00A61FE2">
            <w:pPr>
              <w:pStyle w:val="TAL"/>
              <w:rPr>
                <w:rFonts w:cs="Arial"/>
                <w:lang w:eastAsia="zh-CN"/>
              </w:rPr>
            </w:pPr>
          </w:p>
          <w:p w14:paraId="66081300" w14:textId="77777777" w:rsidR="00593B85" w:rsidRPr="001F2B04" w:rsidRDefault="00593B85" w:rsidP="00A61FE2">
            <w:pPr>
              <w:pStyle w:val="TAL"/>
              <w:rPr>
                <w:rFonts w:cs="Arial"/>
                <w:lang w:eastAsia="zh-CN"/>
              </w:rPr>
            </w:pPr>
          </w:p>
          <w:p w14:paraId="5ECDCC3A" w14:textId="77777777" w:rsidR="00593B85" w:rsidRDefault="00593B85" w:rsidP="00A61FE2">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1820B61F" w14:textId="77777777" w:rsidR="00593B85" w:rsidRDefault="00593B85" w:rsidP="00A61FE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9F79010" w14:textId="77777777" w:rsidR="00593B85" w:rsidRDefault="00593B85" w:rsidP="00A61FE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95E969E" w14:textId="77777777" w:rsidR="00593B85" w:rsidRDefault="00593B85" w:rsidP="00A61FE2">
            <w:pPr>
              <w:keepNext/>
              <w:keepLines/>
              <w:spacing w:after="0"/>
              <w:rPr>
                <w:rFonts w:ascii="Arial" w:hAnsi="Arial" w:cs="Arial"/>
                <w:snapToGrid w:val="0"/>
                <w:sz w:val="18"/>
                <w:szCs w:val="18"/>
              </w:rPr>
            </w:pPr>
          </w:p>
          <w:p w14:paraId="6CC51F4F" w14:textId="77777777" w:rsidR="00593B85" w:rsidRDefault="00593B85" w:rsidP="00A61FE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14F19D3" w14:textId="77777777" w:rsidR="00593B85" w:rsidRPr="00F018F1" w:rsidRDefault="00593B85" w:rsidP="00A61FE2">
            <w:pPr>
              <w:spacing w:after="0"/>
              <w:rPr>
                <w:rFonts w:ascii="Arial" w:hAnsi="Arial" w:cs="Arial"/>
                <w:snapToGrid w:val="0"/>
                <w:sz w:val="18"/>
                <w:szCs w:val="18"/>
              </w:rPr>
            </w:pPr>
            <w:r w:rsidRPr="00F018F1">
              <w:rPr>
                <w:rFonts w:ascii="Arial" w:hAnsi="Arial" w:cs="Arial"/>
                <w:snapToGrid w:val="0"/>
                <w:sz w:val="18"/>
                <w:szCs w:val="18"/>
              </w:rPr>
              <w:t>type: ENUM</w:t>
            </w:r>
          </w:p>
          <w:p w14:paraId="329EA4DF" w14:textId="77777777" w:rsidR="00593B85" w:rsidRPr="00F018F1" w:rsidRDefault="00593B85" w:rsidP="00A61FE2">
            <w:pPr>
              <w:spacing w:after="0"/>
              <w:rPr>
                <w:rFonts w:ascii="Arial" w:hAnsi="Arial" w:cs="Arial"/>
                <w:snapToGrid w:val="0"/>
                <w:sz w:val="18"/>
                <w:szCs w:val="18"/>
              </w:rPr>
            </w:pPr>
            <w:r w:rsidRPr="00F018F1">
              <w:rPr>
                <w:rFonts w:ascii="Arial" w:hAnsi="Arial" w:cs="Arial"/>
                <w:snapToGrid w:val="0"/>
                <w:sz w:val="18"/>
                <w:szCs w:val="18"/>
              </w:rPr>
              <w:t>multiplicity: 1</w:t>
            </w:r>
          </w:p>
          <w:p w14:paraId="0B27C419" w14:textId="77777777" w:rsidR="00593B85" w:rsidRPr="00F018F1" w:rsidRDefault="00593B85" w:rsidP="00A61FE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F9AB8B2" w14:textId="77777777" w:rsidR="00593B85" w:rsidRPr="00F018F1" w:rsidRDefault="00593B85" w:rsidP="00A61FE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DAC2E53" w14:textId="77777777" w:rsidR="00593B85" w:rsidRPr="00F018F1" w:rsidRDefault="00593B85" w:rsidP="00A61FE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179FFB2" w14:textId="77777777" w:rsidR="00593B85" w:rsidRDefault="00593B85" w:rsidP="00A61FE2">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593B85" w14:paraId="2B761942"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569BD"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6B66AC0" w14:textId="77777777" w:rsidR="00593B85" w:rsidRDefault="00593B85" w:rsidP="00A61FE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F2A2197"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7E576F86"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7B5E676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B2DB9F"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05BEC"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F33BA3"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4399F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35E88637"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3B6DD" w14:textId="77777777" w:rsidR="00593B85" w:rsidRDefault="00593B85" w:rsidP="00A61FE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7B3DD6" w14:textId="77777777" w:rsidR="00593B85" w:rsidRDefault="00593B85" w:rsidP="00A61FE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40016D5"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type: Integer</w:t>
            </w:r>
          </w:p>
          <w:p w14:paraId="3278A5EC"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59821F9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27097"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A64C6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CE4638"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687F4E"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32DF3E1A" w14:textId="77777777" w:rsidTr="00A61FE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71AC45" w14:textId="77777777" w:rsidR="00593B85" w:rsidRDefault="00593B85" w:rsidP="00A61FE2">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7EAA711" w14:textId="77777777" w:rsidR="00593B85" w:rsidRDefault="00593B85" w:rsidP="00A61FE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017DC0A" w14:textId="77777777" w:rsidR="00593B85" w:rsidRPr="0064555E" w:rsidRDefault="00593B85" w:rsidP="00A61FE2">
            <w:pPr>
              <w:spacing w:after="0"/>
              <w:rPr>
                <w:rFonts w:ascii="Arial" w:hAnsi="Arial" w:cs="Arial"/>
                <w:snapToGrid w:val="0"/>
                <w:sz w:val="18"/>
                <w:szCs w:val="18"/>
              </w:rPr>
            </w:pPr>
            <w:r w:rsidRPr="0064555E">
              <w:rPr>
                <w:rFonts w:ascii="Arial" w:hAnsi="Arial" w:cs="Arial"/>
                <w:snapToGrid w:val="0"/>
                <w:sz w:val="18"/>
                <w:szCs w:val="18"/>
              </w:rPr>
              <w:t>type: Integer</w:t>
            </w:r>
          </w:p>
          <w:p w14:paraId="3E61538F" w14:textId="77777777" w:rsidR="00593B85" w:rsidRDefault="00593B85" w:rsidP="00A61FE2">
            <w:pPr>
              <w:spacing w:after="0"/>
              <w:rPr>
                <w:rFonts w:ascii="Arial" w:hAnsi="Arial" w:cs="Arial"/>
                <w:snapToGrid w:val="0"/>
                <w:sz w:val="18"/>
                <w:szCs w:val="18"/>
              </w:rPr>
            </w:pPr>
            <w:r>
              <w:rPr>
                <w:rFonts w:ascii="Arial" w:hAnsi="Arial" w:cs="Arial"/>
                <w:snapToGrid w:val="0"/>
                <w:sz w:val="18"/>
                <w:szCs w:val="18"/>
              </w:rPr>
              <w:t>multiplicity: 1</w:t>
            </w:r>
          </w:p>
          <w:p w14:paraId="36CF6C51"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B3152"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00515"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6FDEDA"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C54470" w14:textId="77777777" w:rsidR="00593B85" w:rsidRDefault="00593B85" w:rsidP="00A61FE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93B85" w14:paraId="500801C5" w14:textId="77777777" w:rsidTr="00A61FE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95E34E0" w14:textId="77777777" w:rsidR="00593B85" w:rsidRDefault="00593B85" w:rsidP="00A61FE2">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E1F4F83" w14:textId="77777777" w:rsidR="00593B85" w:rsidRDefault="00593B85" w:rsidP="00A61FE2">
            <w:pPr>
              <w:pStyle w:val="NO"/>
            </w:pPr>
            <w:r>
              <w:t>NOTE 2: void</w:t>
            </w:r>
          </w:p>
          <w:p w14:paraId="423A4223" w14:textId="77777777" w:rsidR="00593B85" w:rsidRDefault="00593B85" w:rsidP="00A61FE2">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301C7CD" w14:textId="77777777" w:rsidR="00A45C13" w:rsidRPr="00A45C13" w:rsidRDefault="00A45C13" w:rsidP="00A45C13">
      <w:pPr>
        <w:rPr>
          <w:lang w:eastAsia="zh-CN"/>
        </w:rPr>
      </w:pPr>
    </w:p>
    <w:p w14:paraId="5AB57004" w14:textId="77777777" w:rsidR="00F17312" w:rsidRDefault="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6265" w:rsidRPr="007D21AA" w14:paraId="29234B7C" w14:textId="77777777" w:rsidTr="00A61FE2">
        <w:tc>
          <w:tcPr>
            <w:tcW w:w="9521" w:type="dxa"/>
            <w:shd w:val="clear" w:color="auto" w:fill="FFFFCC"/>
            <w:vAlign w:val="center"/>
          </w:tcPr>
          <w:p w14:paraId="074625C3" w14:textId="77777777" w:rsidR="00716265" w:rsidRPr="007D21AA" w:rsidRDefault="00716265"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25952DCC" w14:textId="7359A45A" w:rsidR="00F17312" w:rsidRDefault="00F17312" w:rsidP="00F17312">
      <w:pPr>
        <w:pStyle w:val="B10"/>
      </w:pPr>
    </w:p>
    <w:sectPr w:rsidR="00F17312" w:rsidSect="00A71F56">
      <w:headerReference w:type="default" r:id="rId18"/>
      <w:footerReference w:type="default" r:id="rId19"/>
      <w:footnotePr>
        <w:numRestart w:val="eachSect"/>
      </w:footnotePr>
      <w:pgSz w:w="11907" w:h="16840" w:code="9"/>
      <w:pgMar w:top="1416" w:right="1133" w:bottom="1133" w:left="1133" w:header="850" w:footer="340" w:gutter="0"/>
      <w:pgNumType w:start="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37D8B" w14:textId="77777777" w:rsidR="004A1E74" w:rsidRDefault="004A1E74">
      <w:r>
        <w:separator/>
      </w:r>
    </w:p>
  </w:endnote>
  <w:endnote w:type="continuationSeparator" w:id="0">
    <w:p w14:paraId="740FCF99" w14:textId="77777777" w:rsidR="004A1E74" w:rsidRDefault="004A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673E1" w14:textId="77777777" w:rsidR="002B5F91" w:rsidRDefault="002B5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06C76" w14:textId="77777777" w:rsidR="002B5F91" w:rsidRDefault="002B5F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37E62" w14:textId="77777777" w:rsidR="002B5F91" w:rsidRDefault="002B5F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984321" w:rsidRDefault="009843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DB920" w14:textId="77777777" w:rsidR="004A1E74" w:rsidRDefault="004A1E74">
      <w:r>
        <w:separator/>
      </w:r>
    </w:p>
  </w:footnote>
  <w:footnote w:type="continuationSeparator" w:id="0">
    <w:p w14:paraId="70B7C763" w14:textId="77777777" w:rsidR="004A1E74" w:rsidRDefault="004A1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05318" w14:textId="77777777" w:rsidR="002B5F91" w:rsidRDefault="002B5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7A53C" w14:textId="77777777" w:rsidR="002B5F91" w:rsidRDefault="002B5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E235B" w14:textId="77777777" w:rsidR="002B5F91" w:rsidRDefault="002B5F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3685E2C4" w:rsidR="00984321" w:rsidRDefault="00855041">
    <w:pPr>
      <w:framePr w:h="284" w:hRule="exact" w:wrap="around" w:vAnchor="text" w:hAnchor="margin" w:xAlign="right" w:y="1"/>
      <w:rPr>
        <w:rFonts w:ascii="Arial" w:hAnsi="Arial" w:cs="Arial"/>
        <w:b/>
        <w:sz w:val="18"/>
        <w:szCs w:val="18"/>
      </w:rPr>
    </w:pPr>
    <w:r>
      <w:rPr>
        <w:rFonts w:ascii="Arial" w:hAnsi="Arial" w:cs="Arial"/>
        <w:b/>
        <w:sz w:val="18"/>
        <w:szCs w:val="18"/>
      </w:rPr>
      <w:t>3GPP TS 28.541 V17.4.0 (2021-09)</w:t>
    </w:r>
  </w:p>
  <w:p w14:paraId="65710D83" w14:textId="77777777" w:rsidR="00984321" w:rsidRDefault="009843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6E8C5A85" w:rsidR="00984321" w:rsidRDefault="00855041">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984321" w:rsidRDefault="009843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ED"/>
    <w:rsid w:val="00026B7B"/>
    <w:rsid w:val="000315F4"/>
    <w:rsid w:val="00033397"/>
    <w:rsid w:val="000339FF"/>
    <w:rsid w:val="00034E63"/>
    <w:rsid w:val="00040095"/>
    <w:rsid w:val="00051834"/>
    <w:rsid w:val="00054A22"/>
    <w:rsid w:val="00057E25"/>
    <w:rsid w:val="00062023"/>
    <w:rsid w:val="00064CBF"/>
    <w:rsid w:val="000655A6"/>
    <w:rsid w:val="0007038C"/>
    <w:rsid w:val="00072106"/>
    <w:rsid w:val="00074211"/>
    <w:rsid w:val="00074621"/>
    <w:rsid w:val="00080512"/>
    <w:rsid w:val="0009651D"/>
    <w:rsid w:val="000A04E7"/>
    <w:rsid w:val="000A6142"/>
    <w:rsid w:val="000C04FF"/>
    <w:rsid w:val="000C47C3"/>
    <w:rsid w:val="000D2FA5"/>
    <w:rsid w:val="000D58AB"/>
    <w:rsid w:val="000E3CB5"/>
    <w:rsid w:val="000E6B90"/>
    <w:rsid w:val="001062B3"/>
    <w:rsid w:val="00117F1E"/>
    <w:rsid w:val="00133525"/>
    <w:rsid w:val="001347AC"/>
    <w:rsid w:val="00137EEC"/>
    <w:rsid w:val="00140092"/>
    <w:rsid w:val="00144B39"/>
    <w:rsid w:val="00157558"/>
    <w:rsid w:val="00165257"/>
    <w:rsid w:val="00167CC6"/>
    <w:rsid w:val="001756CF"/>
    <w:rsid w:val="00182DC9"/>
    <w:rsid w:val="00183357"/>
    <w:rsid w:val="001A4C42"/>
    <w:rsid w:val="001A7420"/>
    <w:rsid w:val="001B6637"/>
    <w:rsid w:val="001C21C3"/>
    <w:rsid w:val="001D02C2"/>
    <w:rsid w:val="001D1B13"/>
    <w:rsid w:val="001F0C1D"/>
    <w:rsid w:val="001F1132"/>
    <w:rsid w:val="001F168B"/>
    <w:rsid w:val="00221BD4"/>
    <w:rsid w:val="002347A2"/>
    <w:rsid w:val="002376C9"/>
    <w:rsid w:val="002508DB"/>
    <w:rsid w:val="00252A31"/>
    <w:rsid w:val="002559E4"/>
    <w:rsid w:val="002675F0"/>
    <w:rsid w:val="00284494"/>
    <w:rsid w:val="00287B20"/>
    <w:rsid w:val="002A21A7"/>
    <w:rsid w:val="002B01AF"/>
    <w:rsid w:val="002B2970"/>
    <w:rsid w:val="002B39F8"/>
    <w:rsid w:val="002B5F91"/>
    <w:rsid w:val="002B6339"/>
    <w:rsid w:val="002B67FC"/>
    <w:rsid w:val="002D5B17"/>
    <w:rsid w:val="002E00EE"/>
    <w:rsid w:val="002E0404"/>
    <w:rsid w:val="002E1D9D"/>
    <w:rsid w:val="002E5C49"/>
    <w:rsid w:val="002F0E14"/>
    <w:rsid w:val="0031354F"/>
    <w:rsid w:val="003172DC"/>
    <w:rsid w:val="0032067C"/>
    <w:rsid w:val="003448DA"/>
    <w:rsid w:val="0035462D"/>
    <w:rsid w:val="0036389F"/>
    <w:rsid w:val="003765B8"/>
    <w:rsid w:val="003A638F"/>
    <w:rsid w:val="003B14C7"/>
    <w:rsid w:val="003C3971"/>
    <w:rsid w:val="003D37DC"/>
    <w:rsid w:val="003F3082"/>
    <w:rsid w:val="003F5C37"/>
    <w:rsid w:val="0041693A"/>
    <w:rsid w:val="00423334"/>
    <w:rsid w:val="0042423D"/>
    <w:rsid w:val="004345EC"/>
    <w:rsid w:val="004535DD"/>
    <w:rsid w:val="00455E07"/>
    <w:rsid w:val="00465515"/>
    <w:rsid w:val="0046695D"/>
    <w:rsid w:val="004710E8"/>
    <w:rsid w:val="004768CB"/>
    <w:rsid w:val="0048464A"/>
    <w:rsid w:val="00484933"/>
    <w:rsid w:val="00492376"/>
    <w:rsid w:val="004A1E74"/>
    <w:rsid w:val="004B4322"/>
    <w:rsid w:val="004D0171"/>
    <w:rsid w:val="004D172C"/>
    <w:rsid w:val="004D2CF0"/>
    <w:rsid w:val="004D2F99"/>
    <w:rsid w:val="004D3578"/>
    <w:rsid w:val="004E213A"/>
    <w:rsid w:val="004F0988"/>
    <w:rsid w:val="004F3340"/>
    <w:rsid w:val="005017DE"/>
    <w:rsid w:val="00516D29"/>
    <w:rsid w:val="0052743E"/>
    <w:rsid w:val="005333B7"/>
    <w:rsid w:val="0053388B"/>
    <w:rsid w:val="00535773"/>
    <w:rsid w:val="00542B65"/>
    <w:rsid w:val="00543E6C"/>
    <w:rsid w:val="00562EAE"/>
    <w:rsid w:val="00565087"/>
    <w:rsid w:val="005756E0"/>
    <w:rsid w:val="00581331"/>
    <w:rsid w:val="00591551"/>
    <w:rsid w:val="00593B85"/>
    <w:rsid w:val="00594D3A"/>
    <w:rsid w:val="00597B11"/>
    <w:rsid w:val="005A0F50"/>
    <w:rsid w:val="005A448E"/>
    <w:rsid w:val="005A498B"/>
    <w:rsid w:val="005B4C01"/>
    <w:rsid w:val="005D2E01"/>
    <w:rsid w:val="005D6BF9"/>
    <w:rsid w:val="005D7526"/>
    <w:rsid w:val="005E3A19"/>
    <w:rsid w:val="005E4BB2"/>
    <w:rsid w:val="00602AEA"/>
    <w:rsid w:val="0060399A"/>
    <w:rsid w:val="00603CDA"/>
    <w:rsid w:val="00614FDF"/>
    <w:rsid w:val="0063543D"/>
    <w:rsid w:val="00640356"/>
    <w:rsid w:val="00647114"/>
    <w:rsid w:val="00673D86"/>
    <w:rsid w:val="00674E35"/>
    <w:rsid w:val="006854C8"/>
    <w:rsid w:val="006971BD"/>
    <w:rsid w:val="006A0BC2"/>
    <w:rsid w:val="006A323F"/>
    <w:rsid w:val="006A6904"/>
    <w:rsid w:val="006B30D0"/>
    <w:rsid w:val="006C3D95"/>
    <w:rsid w:val="006C6844"/>
    <w:rsid w:val="006D4AB0"/>
    <w:rsid w:val="006E5C86"/>
    <w:rsid w:val="00701116"/>
    <w:rsid w:val="00713C44"/>
    <w:rsid w:val="00716265"/>
    <w:rsid w:val="0071637F"/>
    <w:rsid w:val="00734A5B"/>
    <w:rsid w:val="0074026F"/>
    <w:rsid w:val="00741E29"/>
    <w:rsid w:val="007429F6"/>
    <w:rsid w:val="007447AE"/>
    <w:rsid w:val="00744E76"/>
    <w:rsid w:val="00745086"/>
    <w:rsid w:val="00747387"/>
    <w:rsid w:val="00774DA4"/>
    <w:rsid w:val="00781F0F"/>
    <w:rsid w:val="007861C2"/>
    <w:rsid w:val="0079657A"/>
    <w:rsid w:val="007A5EB4"/>
    <w:rsid w:val="007A705C"/>
    <w:rsid w:val="007B600E"/>
    <w:rsid w:val="007B738C"/>
    <w:rsid w:val="007E254D"/>
    <w:rsid w:val="007F0F4A"/>
    <w:rsid w:val="007F1C22"/>
    <w:rsid w:val="008028A4"/>
    <w:rsid w:val="00830747"/>
    <w:rsid w:val="00853E23"/>
    <w:rsid w:val="00855041"/>
    <w:rsid w:val="008768CA"/>
    <w:rsid w:val="00887532"/>
    <w:rsid w:val="00891FAB"/>
    <w:rsid w:val="008C384C"/>
    <w:rsid w:val="008C5C3D"/>
    <w:rsid w:val="008E45D9"/>
    <w:rsid w:val="008F4D50"/>
    <w:rsid w:val="0090271F"/>
    <w:rsid w:val="00902E23"/>
    <w:rsid w:val="00910A6D"/>
    <w:rsid w:val="009114D7"/>
    <w:rsid w:val="0091348E"/>
    <w:rsid w:val="00917CCB"/>
    <w:rsid w:val="00934276"/>
    <w:rsid w:val="00942EC2"/>
    <w:rsid w:val="009622EF"/>
    <w:rsid w:val="00962345"/>
    <w:rsid w:val="00984321"/>
    <w:rsid w:val="00990706"/>
    <w:rsid w:val="00997D95"/>
    <w:rsid w:val="009A0FD4"/>
    <w:rsid w:val="009C0C24"/>
    <w:rsid w:val="009D37BB"/>
    <w:rsid w:val="009F032B"/>
    <w:rsid w:val="009F37B7"/>
    <w:rsid w:val="00A05D05"/>
    <w:rsid w:val="00A06CA2"/>
    <w:rsid w:val="00A10F02"/>
    <w:rsid w:val="00A1118D"/>
    <w:rsid w:val="00A124A5"/>
    <w:rsid w:val="00A164B4"/>
    <w:rsid w:val="00A170A7"/>
    <w:rsid w:val="00A26956"/>
    <w:rsid w:val="00A27486"/>
    <w:rsid w:val="00A432C2"/>
    <w:rsid w:val="00A45C13"/>
    <w:rsid w:val="00A51B20"/>
    <w:rsid w:val="00A52668"/>
    <w:rsid w:val="00A53724"/>
    <w:rsid w:val="00A56066"/>
    <w:rsid w:val="00A71A16"/>
    <w:rsid w:val="00A71F56"/>
    <w:rsid w:val="00A73129"/>
    <w:rsid w:val="00A82346"/>
    <w:rsid w:val="00A87E70"/>
    <w:rsid w:val="00A92BA1"/>
    <w:rsid w:val="00A95C2C"/>
    <w:rsid w:val="00AC6BC6"/>
    <w:rsid w:val="00AE65E2"/>
    <w:rsid w:val="00AF0119"/>
    <w:rsid w:val="00B001DD"/>
    <w:rsid w:val="00B0122D"/>
    <w:rsid w:val="00B03186"/>
    <w:rsid w:val="00B15449"/>
    <w:rsid w:val="00B15EF2"/>
    <w:rsid w:val="00B22A72"/>
    <w:rsid w:val="00B45BF3"/>
    <w:rsid w:val="00B54F2D"/>
    <w:rsid w:val="00B62933"/>
    <w:rsid w:val="00B83AC3"/>
    <w:rsid w:val="00B8603E"/>
    <w:rsid w:val="00B93086"/>
    <w:rsid w:val="00B93814"/>
    <w:rsid w:val="00BA19ED"/>
    <w:rsid w:val="00BA4B8D"/>
    <w:rsid w:val="00BC0F7D"/>
    <w:rsid w:val="00BC3DDE"/>
    <w:rsid w:val="00BC5032"/>
    <w:rsid w:val="00BD0B16"/>
    <w:rsid w:val="00BD7D31"/>
    <w:rsid w:val="00BE3255"/>
    <w:rsid w:val="00BF10AB"/>
    <w:rsid w:val="00BF128E"/>
    <w:rsid w:val="00C04952"/>
    <w:rsid w:val="00C074DD"/>
    <w:rsid w:val="00C1018F"/>
    <w:rsid w:val="00C1496A"/>
    <w:rsid w:val="00C26803"/>
    <w:rsid w:val="00C33079"/>
    <w:rsid w:val="00C4065E"/>
    <w:rsid w:val="00C45231"/>
    <w:rsid w:val="00C5070E"/>
    <w:rsid w:val="00C57FCB"/>
    <w:rsid w:val="00C72833"/>
    <w:rsid w:val="00C73B9A"/>
    <w:rsid w:val="00C7572A"/>
    <w:rsid w:val="00C80F1D"/>
    <w:rsid w:val="00C85FCD"/>
    <w:rsid w:val="00C93F40"/>
    <w:rsid w:val="00CA3D0C"/>
    <w:rsid w:val="00CB1B8A"/>
    <w:rsid w:val="00CC502D"/>
    <w:rsid w:val="00CD5159"/>
    <w:rsid w:val="00D00016"/>
    <w:rsid w:val="00D03783"/>
    <w:rsid w:val="00D23208"/>
    <w:rsid w:val="00D31540"/>
    <w:rsid w:val="00D43994"/>
    <w:rsid w:val="00D4478D"/>
    <w:rsid w:val="00D57972"/>
    <w:rsid w:val="00D675A9"/>
    <w:rsid w:val="00D738D6"/>
    <w:rsid w:val="00D755EB"/>
    <w:rsid w:val="00D76048"/>
    <w:rsid w:val="00D80A3F"/>
    <w:rsid w:val="00D81CBD"/>
    <w:rsid w:val="00D84E9B"/>
    <w:rsid w:val="00D87E00"/>
    <w:rsid w:val="00D9134D"/>
    <w:rsid w:val="00D97C05"/>
    <w:rsid w:val="00DA7A03"/>
    <w:rsid w:val="00DB1003"/>
    <w:rsid w:val="00DB1818"/>
    <w:rsid w:val="00DB696F"/>
    <w:rsid w:val="00DC309B"/>
    <w:rsid w:val="00DC4DA2"/>
    <w:rsid w:val="00DD1E22"/>
    <w:rsid w:val="00DD4C17"/>
    <w:rsid w:val="00DD638D"/>
    <w:rsid w:val="00DD74A5"/>
    <w:rsid w:val="00DE5CB5"/>
    <w:rsid w:val="00DF2B1F"/>
    <w:rsid w:val="00DF62CD"/>
    <w:rsid w:val="00E152D4"/>
    <w:rsid w:val="00E16509"/>
    <w:rsid w:val="00E17424"/>
    <w:rsid w:val="00E23B63"/>
    <w:rsid w:val="00E35268"/>
    <w:rsid w:val="00E44582"/>
    <w:rsid w:val="00E77645"/>
    <w:rsid w:val="00E831AC"/>
    <w:rsid w:val="00E86CE2"/>
    <w:rsid w:val="00EA15B0"/>
    <w:rsid w:val="00EA5EA7"/>
    <w:rsid w:val="00EC1498"/>
    <w:rsid w:val="00EC4A25"/>
    <w:rsid w:val="00F025A2"/>
    <w:rsid w:val="00F04712"/>
    <w:rsid w:val="00F13360"/>
    <w:rsid w:val="00F13A22"/>
    <w:rsid w:val="00F17312"/>
    <w:rsid w:val="00F21E57"/>
    <w:rsid w:val="00F22EC7"/>
    <w:rsid w:val="00F325C8"/>
    <w:rsid w:val="00F5451C"/>
    <w:rsid w:val="00F653B8"/>
    <w:rsid w:val="00F87B91"/>
    <w:rsid w:val="00F9008D"/>
    <w:rsid w:val="00FA1266"/>
    <w:rsid w:val="00FA78E5"/>
    <w:rsid w:val="00FB1618"/>
    <w:rsid w:val="00FC1192"/>
    <w:rsid w:val="00FD3CFA"/>
    <w:rsid w:val="00FD3EA7"/>
    <w:rsid w:val="00FD7801"/>
    <w:rsid w:val="00FF5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45</Pages>
  <Words>15679</Words>
  <Characters>97606</Characters>
  <Application>Microsoft Office Word</Application>
  <DocSecurity>0</DocSecurity>
  <Lines>813</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26</cp:revision>
  <cp:lastPrinted>2019-02-25T14:05:00Z</cp:lastPrinted>
  <dcterms:created xsi:type="dcterms:W3CDTF">2021-09-30T07:44:00Z</dcterms:created>
  <dcterms:modified xsi:type="dcterms:W3CDTF">2021-09-30T13:13:00Z</dcterms:modified>
</cp:coreProperties>
</file>